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9824D" w14:textId="0C41C64F" w:rsidR="003E432D" w:rsidRDefault="003E432D" w:rsidP="003E432D">
      <w:pPr>
        <w:pStyle w:val="Header"/>
        <w:tabs>
          <w:tab w:val="right" w:pos="9923"/>
        </w:tabs>
        <w:ind w:right="-7"/>
        <w:rPr>
          <w:rFonts w:cs="Arial"/>
          <w:bCs/>
          <w:i/>
          <w:noProof w:val="0"/>
          <w:sz w:val="32"/>
          <w:lang w:eastAsia="ja-JP"/>
        </w:rPr>
      </w:pPr>
      <w:r>
        <w:rPr>
          <w:rFonts w:cs="Arial"/>
          <w:bCs/>
          <w:noProof w:val="0"/>
          <w:sz w:val="24"/>
        </w:rPr>
        <w:t>3GPP TSG-RAN WG2 Meeting #122</w:t>
      </w:r>
      <w:r>
        <w:rPr>
          <w:rFonts w:cs="Arial"/>
          <w:bCs/>
          <w:noProof w:val="0"/>
          <w:sz w:val="24"/>
        </w:rPr>
        <w:tab/>
      </w:r>
      <w:r w:rsidR="005E05B7" w:rsidRPr="005E05B7">
        <w:rPr>
          <w:rFonts w:cs="Arial"/>
          <w:bCs/>
          <w:noProof w:val="0"/>
          <w:sz w:val="24"/>
          <w:lang w:eastAsia="ja-JP"/>
        </w:rPr>
        <w:t>R2-2305683</w:t>
      </w:r>
    </w:p>
    <w:p w14:paraId="52D8951F" w14:textId="77777777" w:rsidR="003E432D" w:rsidRDefault="003E432D" w:rsidP="003E432D">
      <w:pPr>
        <w:pStyle w:val="BodyText"/>
        <w:rPr>
          <w:b/>
          <w:bCs/>
          <w:color w:val="auto"/>
          <w:sz w:val="24"/>
        </w:rPr>
      </w:pPr>
      <w:r>
        <w:rPr>
          <w:b/>
          <w:bCs/>
          <w:color w:val="auto"/>
          <w:sz w:val="24"/>
        </w:rPr>
        <w:t>Incheon, 22</w:t>
      </w:r>
      <w:r>
        <w:rPr>
          <w:b/>
          <w:bCs/>
          <w:color w:val="auto"/>
          <w:sz w:val="24"/>
          <w:vertAlign w:val="superscript"/>
        </w:rPr>
        <w:t>nd</w:t>
      </w:r>
      <w:r>
        <w:rPr>
          <w:b/>
          <w:bCs/>
          <w:color w:val="auto"/>
          <w:sz w:val="24"/>
        </w:rPr>
        <w:t xml:space="preserve"> – 26</w:t>
      </w:r>
      <w:r>
        <w:rPr>
          <w:b/>
          <w:bCs/>
          <w:color w:val="auto"/>
          <w:sz w:val="24"/>
          <w:vertAlign w:val="superscript"/>
        </w:rPr>
        <w:t>th</w:t>
      </w:r>
      <w:r>
        <w:rPr>
          <w:b/>
          <w:bCs/>
          <w:color w:val="auto"/>
          <w:sz w:val="24"/>
        </w:rPr>
        <w:t xml:space="preserve"> May 2023</w:t>
      </w:r>
    </w:p>
    <w:p w14:paraId="5977401F" w14:textId="77777777" w:rsidR="00945A08" w:rsidRPr="00907DA7" w:rsidRDefault="00945A08" w:rsidP="00246389">
      <w:pPr>
        <w:pStyle w:val="BodyText"/>
        <w:rPr>
          <w:rFonts w:eastAsiaTheme="minorEastAsia"/>
          <w:noProof/>
          <w:lang w:eastAsia="zh-CN"/>
        </w:rPr>
      </w:pPr>
    </w:p>
    <w:p w14:paraId="061B5772" w14:textId="396BB7D8"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ED6869">
        <w:rPr>
          <w:rFonts w:cs="Arial"/>
          <w:b/>
          <w:bCs/>
          <w:sz w:val="24"/>
        </w:rPr>
        <w:t>7.16.2.3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2DF7B348" w:rsidR="00136F38" w:rsidRPr="002D1665" w:rsidRDefault="00283E0E" w:rsidP="00136F38">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ED6869">
        <w:rPr>
          <w:rFonts w:cs="Arial"/>
          <w:b/>
          <w:bCs/>
          <w:sz w:val="24"/>
        </w:rPr>
        <w:t xml:space="preserve">Discussion on </w:t>
      </w:r>
      <w:proofErr w:type="spellStart"/>
      <w:r w:rsidR="00942704">
        <w:rPr>
          <w:rFonts w:cs="Arial"/>
          <w:b/>
          <w:bCs/>
          <w:sz w:val="24"/>
        </w:rPr>
        <w:t>gNB</w:t>
      </w:r>
      <w:proofErr w:type="spellEnd"/>
      <w:r w:rsidR="00942704">
        <w:rPr>
          <w:rFonts w:cs="Arial"/>
          <w:b/>
          <w:bCs/>
          <w:sz w:val="24"/>
        </w:rPr>
        <w:t xml:space="preserve">/LMF awareness of </w:t>
      </w:r>
      <w:r w:rsidR="00542A4D">
        <w:rPr>
          <w:rFonts w:cs="Arial"/>
          <w:b/>
          <w:bCs/>
          <w:sz w:val="24"/>
        </w:rPr>
        <w:t>UE side/part model</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2E71B5A" w14:textId="1F8FCB3E" w:rsidR="004466F6" w:rsidRPr="00047723" w:rsidRDefault="004466F6" w:rsidP="00047723">
      <w:pPr>
        <w:rPr>
          <w:rFonts w:eastAsia="宋体"/>
          <w:lang w:eastAsia="zh-CN"/>
        </w:rPr>
      </w:pPr>
      <w:r>
        <w:rPr>
          <w:rFonts w:eastAsiaTheme="minorEastAsia" w:cs="Arial"/>
          <w:lang w:eastAsia="zh-CN"/>
        </w:rPr>
        <w:t xml:space="preserve">In the </w:t>
      </w:r>
      <w:r w:rsidR="005955A8">
        <w:rPr>
          <w:rFonts w:eastAsiaTheme="minorEastAsia" w:cs="Arial"/>
          <w:lang w:eastAsia="zh-CN"/>
        </w:rPr>
        <w:t xml:space="preserve">past RAN2 meeting, the following agreements have been made regarding the model transfer/delivery. </w:t>
      </w:r>
      <w:r w:rsidR="00047723">
        <w:rPr>
          <w:rFonts w:eastAsiaTheme="minorEastAsia" w:cs="Arial"/>
          <w:lang w:eastAsia="zh-CN"/>
        </w:rPr>
        <w:t>The</w:t>
      </w:r>
      <w:r w:rsidR="00047723">
        <w:rPr>
          <w:rFonts w:eastAsia="宋体"/>
          <w:lang w:eastAsia="zh-CN"/>
        </w:rPr>
        <w:t xml:space="preserve"> seven AI model transfer/delivery methods on the table have their own pros and cons as discussed in the email discussion [</w:t>
      </w:r>
      <w:r w:rsidR="00793B66">
        <w:rPr>
          <w:rFonts w:eastAsia="宋体"/>
          <w:lang w:eastAsia="zh-CN"/>
        </w:rPr>
        <w:t>1</w:t>
      </w:r>
      <w:r w:rsidR="00047723">
        <w:rPr>
          <w:rFonts w:eastAsia="宋体"/>
          <w:lang w:eastAsia="zh-CN"/>
        </w:rPr>
        <w:t xml:space="preserve">]. </w:t>
      </w:r>
    </w:p>
    <w:p w14:paraId="494304A1" w14:textId="2B156BDB" w:rsidR="00EB00FE" w:rsidRDefault="00EB00FE" w:rsidP="00B257A3">
      <w:pPr>
        <w:spacing w:after="0" w:line="240" w:lineRule="exact"/>
        <w:rPr>
          <w:rFonts w:eastAsiaTheme="minorEastAsia" w:cs="Arial"/>
          <w:lang w:eastAsia="zh-CN"/>
        </w:rPr>
      </w:pPr>
    </w:p>
    <w:tbl>
      <w:tblPr>
        <w:tblStyle w:val="TableGrid"/>
        <w:tblW w:w="0" w:type="auto"/>
        <w:tblLook w:val="04A0" w:firstRow="1" w:lastRow="0" w:firstColumn="1" w:lastColumn="0" w:noHBand="0" w:noVBand="1"/>
      </w:tblPr>
      <w:tblGrid>
        <w:gridCol w:w="9855"/>
      </w:tblGrid>
      <w:tr w:rsidR="00F04F2B" w14:paraId="6C6DDA71" w14:textId="77777777" w:rsidTr="00F04F2B">
        <w:tc>
          <w:tcPr>
            <w:tcW w:w="9855" w:type="dxa"/>
          </w:tcPr>
          <w:p w14:paraId="0EF2380C" w14:textId="77777777" w:rsidR="0022219A" w:rsidRDefault="0022219A" w:rsidP="0022219A">
            <w:pPr>
              <w:pStyle w:val="Agreement"/>
              <w:tabs>
                <w:tab w:val="clear" w:pos="360"/>
                <w:tab w:val="num" w:pos="1619"/>
              </w:tabs>
              <w:ind w:left="1619"/>
              <w:rPr>
                <w:lang w:eastAsia="zh-CN"/>
              </w:rPr>
            </w:pPr>
            <w:r>
              <w:rPr>
                <w:lang w:eastAsia="zh-CN"/>
              </w:rPr>
              <w:t xml:space="preserve">We </w:t>
            </w:r>
            <w:r w:rsidRPr="00493B49">
              <w:rPr>
                <w:lang w:eastAsia="zh-CN"/>
              </w:rPr>
              <w:t>Use the wording “model transfer/delivery”</w:t>
            </w:r>
          </w:p>
          <w:p w14:paraId="7D5CEA90" w14:textId="77777777" w:rsidR="0022219A" w:rsidRDefault="0022219A" w:rsidP="0022219A">
            <w:pPr>
              <w:pStyle w:val="Agreement"/>
              <w:tabs>
                <w:tab w:val="clear" w:pos="360"/>
                <w:tab w:val="num" w:pos="1619"/>
              </w:tabs>
              <w:ind w:left="1619"/>
              <w:rPr>
                <w:lang w:eastAsia="zh-CN"/>
              </w:rPr>
            </w:pPr>
            <w:r w:rsidRPr="00F1259F">
              <w:rPr>
                <w:lang w:eastAsia="zh-CN"/>
              </w:rPr>
              <w:t xml:space="preserve">model delivery </w:t>
            </w:r>
            <w:r>
              <w:rPr>
                <w:lang w:eastAsia="zh-CN"/>
              </w:rPr>
              <w:t xml:space="preserve">that serves the use cases in the SI </w:t>
            </w:r>
            <w:r w:rsidRPr="00F1259F">
              <w:rPr>
                <w:lang w:eastAsia="zh-CN"/>
              </w:rPr>
              <w:t>is within RAN2 scope</w:t>
            </w:r>
            <w:r>
              <w:rPr>
                <w:lang w:eastAsia="zh-CN"/>
              </w:rPr>
              <w:t>, regardless other aspects.</w:t>
            </w:r>
          </w:p>
          <w:p w14:paraId="709F9E14" w14:textId="77777777" w:rsidR="0022219A" w:rsidRDefault="0022219A" w:rsidP="0022219A">
            <w:pPr>
              <w:pStyle w:val="Doc-text2"/>
              <w:rPr>
                <w:lang w:eastAsia="zh-CN"/>
              </w:rPr>
            </w:pPr>
          </w:p>
          <w:p w14:paraId="36806A90" w14:textId="77777777" w:rsidR="0022219A" w:rsidRDefault="0022219A" w:rsidP="0022219A">
            <w:pPr>
              <w:pStyle w:val="Agreement"/>
              <w:tabs>
                <w:tab w:val="clear" w:pos="360"/>
                <w:tab w:val="num" w:pos="1619"/>
              </w:tabs>
              <w:ind w:left="1619"/>
              <w:rPr>
                <w:lang w:eastAsia="zh-CN"/>
              </w:rPr>
            </w:pPr>
            <w:r>
              <w:rPr>
                <w:lang w:eastAsia="zh-CN"/>
              </w:rPr>
              <w:t xml:space="preserve">Agreed: </w:t>
            </w:r>
          </w:p>
          <w:p w14:paraId="7784F58B" w14:textId="77777777" w:rsidR="0022219A" w:rsidRPr="00B312C1" w:rsidRDefault="0022219A" w:rsidP="0022219A">
            <w:pPr>
              <w:pStyle w:val="Agreement"/>
              <w:numPr>
                <w:ilvl w:val="0"/>
                <w:numId w:val="0"/>
              </w:numPr>
              <w:ind w:left="1619"/>
              <w:rPr>
                <w:lang w:eastAsia="zh-CN"/>
              </w:rPr>
            </w:pPr>
            <w:r>
              <w:rPr>
                <w:lang w:eastAsia="zh-CN"/>
              </w:rPr>
              <w:t>Aim to at least</w:t>
            </w:r>
            <w:r w:rsidRPr="002E123A">
              <w:rPr>
                <w:lang w:eastAsia="zh-CN"/>
              </w:rPr>
              <w:t xml:space="preserve"> </w:t>
            </w:r>
            <w:proofErr w:type="spellStart"/>
            <w:r w:rsidRPr="002E123A">
              <w:rPr>
                <w:lang w:eastAsia="zh-CN"/>
              </w:rPr>
              <w:t>analyze</w:t>
            </w:r>
            <w:proofErr w:type="spellEnd"/>
            <w:r w:rsidRPr="002E123A">
              <w:rPr>
                <w:lang w:eastAsia="zh-CN"/>
              </w:rPr>
              <w:t xml:space="preserve"> the feasibility and benefits of model/transfer solutions based on the following</w:t>
            </w:r>
            <w:r w:rsidRPr="00B312C1">
              <w:rPr>
                <w:lang w:eastAsia="zh-CN"/>
              </w:rPr>
              <w:t>:</w:t>
            </w:r>
          </w:p>
          <w:p w14:paraId="42CCD087" w14:textId="77777777" w:rsidR="0022219A" w:rsidRPr="00B312C1" w:rsidRDefault="0022219A" w:rsidP="0022219A">
            <w:pPr>
              <w:pStyle w:val="Agreement"/>
              <w:numPr>
                <w:ilvl w:val="0"/>
                <w:numId w:val="0"/>
              </w:numPr>
              <w:ind w:left="1619"/>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signalling.</w:t>
            </w:r>
          </w:p>
          <w:p w14:paraId="4668AEC6" w14:textId="77777777" w:rsidR="0022219A" w:rsidRPr="00B312C1" w:rsidRDefault="0022219A" w:rsidP="0022219A">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3905B2B4" w14:textId="77777777" w:rsidR="0022219A" w:rsidRPr="00B312C1" w:rsidRDefault="0022219A" w:rsidP="0022219A">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2AA575E3" w14:textId="77777777" w:rsidR="0022219A" w:rsidRPr="00B312C1" w:rsidRDefault="0022219A" w:rsidP="0022219A">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28A85EC8" w14:textId="77777777" w:rsidR="0022219A" w:rsidRPr="00B312C1" w:rsidRDefault="0022219A" w:rsidP="0022219A">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5E48E5E9" w14:textId="77777777" w:rsidR="0022219A" w:rsidRPr="00B312C1" w:rsidRDefault="0022219A" w:rsidP="0022219A">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2DA911E2" w14:textId="77777777" w:rsidR="0022219A" w:rsidRPr="00B312C1" w:rsidRDefault="0022219A" w:rsidP="0022219A">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4A1FD6B4" w14:textId="77777777" w:rsidR="0022219A" w:rsidRDefault="0022219A" w:rsidP="0022219A">
            <w:pPr>
              <w:rPr>
                <w:rFonts w:eastAsiaTheme="minorEastAsia"/>
                <w:lang w:eastAsia="zh-CN"/>
              </w:rPr>
            </w:pPr>
          </w:p>
          <w:p w14:paraId="427C9BCB" w14:textId="77777777" w:rsidR="0022219A" w:rsidRDefault="0022219A" w:rsidP="0022219A">
            <w:pPr>
              <w:jc w:val="center"/>
              <w:rPr>
                <w:rFonts w:eastAsiaTheme="minorEastAsia"/>
                <w:lang w:eastAsia="zh-CN"/>
              </w:rPr>
            </w:pPr>
            <w:r>
              <w:rPr>
                <w:rFonts w:eastAsiaTheme="minorEastAsia"/>
                <w:b/>
                <w:lang w:eastAsia="zh-CN"/>
              </w:rPr>
              <w:t>Table: relations between solutions and use cases</w:t>
            </w:r>
          </w:p>
          <w:tbl>
            <w:tblPr>
              <w:tblStyle w:val="TableGrid"/>
              <w:tblW w:w="0" w:type="auto"/>
              <w:tblLook w:val="04A0" w:firstRow="1" w:lastRow="0" w:firstColumn="1" w:lastColumn="0" w:noHBand="0" w:noVBand="1"/>
            </w:tblPr>
            <w:tblGrid>
              <w:gridCol w:w="3114"/>
              <w:gridCol w:w="6515"/>
            </w:tblGrid>
            <w:tr w:rsidR="0022219A" w14:paraId="3CBB5658" w14:textId="77777777" w:rsidTr="00B81D9D">
              <w:tc>
                <w:tcPr>
                  <w:tcW w:w="3114" w:type="dxa"/>
                </w:tcPr>
                <w:p w14:paraId="4171A3DF" w14:textId="77777777" w:rsidR="0022219A" w:rsidRDefault="0022219A" w:rsidP="0022219A">
                  <w:pPr>
                    <w:rPr>
                      <w:rFonts w:eastAsiaTheme="minorEastAsia"/>
                      <w:b/>
                      <w:lang w:eastAsia="zh-CN"/>
                    </w:rPr>
                  </w:pPr>
                  <w:r>
                    <w:rPr>
                      <w:rFonts w:eastAsiaTheme="minorEastAsia"/>
                      <w:b/>
                      <w:lang w:eastAsia="zh-CN"/>
                    </w:rPr>
                    <w:t>Solutions</w:t>
                  </w:r>
                </w:p>
              </w:tc>
              <w:tc>
                <w:tcPr>
                  <w:tcW w:w="6515" w:type="dxa"/>
                </w:tcPr>
                <w:p w14:paraId="3FA875C8" w14:textId="77777777" w:rsidR="0022219A" w:rsidRDefault="0022219A" w:rsidP="0022219A">
                  <w:pPr>
                    <w:rPr>
                      <w:rFonts w:eastAsiaTheme="minorEastAsia"/>
                      <w:b/>
                      <w:lang w:eastAsia="zh-CN"/>
                    </w:rPr>
                  </w:pPr>
                  <w:r>
                    <w:rPr>
                      <w:rFonts w:eastAsiaTheme="minorEastAsia"/>
                      <w:b/>
                      <w:lang w:eastAsia="zh-CN"/>
                    </w:rPr>
                    <w:t>Applicable use cases</w:t>
                  </w:r>
                </w:p>
              </w:tc>
            </w:tr>
            <w:tr w:rsidR="0022219A" w14:paraId="54E2BDC9" w14:textId="77777777" w:rsidTr="00B81D9D">
              <w:tc>
                <w:tcPr>
                  <w:tcW w:w="3114" w:type="dxa"/>
                </w:tcPr>
                <w:p w14:paraId="79EC3BE4" w14:textId="77777777" w:rsidR="0022219A" w:rsidRDefault="0022219A" w:rsidP="0022219A">
                  <w:pPr>
                    <w:rPr>
                      <w:rFonts w:eastAsiaTheme="minorEastAsia"/>
                      <w:lang w:eastAsia="zh-CN"/>
                    </w:rPr>
                  </w:pPr>
                  <w:r>
                    <w:rPr>
                      <w:rFonts w:eastAsiaTheme="minorEastAsia" w:hint="eastAsia"/>
                      <w:lang w:eastAsia="zh-CN"/>
                    </w:rPr>
                    <w:t>S</w:t>
                  </w:r>
                  <w:r>
                    <w:rPr>
                      <w:rFonts w:eastAsiaTheme="minorEastAsia"/>
                      <w:lang w:eastAsia="zh-CN"/>
                    </w:rPr>
                    <w:t>olution 1a, 1b</w:t>
                  </w:r>
                </w:p>
              </w:tc>
              <w:tc>
                <w:tcPr>
                  <w:tcW w:w="6515" w:type="dxa"/>
                </w:tcPr>
                <w:p w14:paraId="76C2966E" w14:textId="77777777" w:rsidR="0022219A" w:rsidRDefault="0022219A" w:rsidP="0022219A">
                  <w:pPr>
                    <w:rPr>
                      <w:rFonts w:eastAsiaTheme="minorEastAsia"/>
                      <w:lang w:eastAsia="zh-CN"/>
                    </w:rPr>
                  </w:pPr>
                  <w:r>
                    <w:rPr>
                      <w:rFonts w:eastAsiaTheme="minorEastAsia"/>
                      <w:lang w:eastAsia="zh-CN"/>
                    </w:rPr>
                    <w:t>CSI feedback enhancement</w:t>
                  </w:r>
                </w:p>
                <w:p w14:paraId="2211FCDD" w14:textId="77777777" w:rsidR="0022219A" w:rsidRDefault="0022219A" w:rsidP="0022219A">
                  <w:pPr>
                    <w:rPr>
                      <w:rFonts w:eastAsiaTheme="minorEastAsia"/>
                      <w:lang w:eastAsia="zh-CN"/>
                    </w:rPr>
                  </w:pPr>
                  <w:r>
                    <w:rPr>
                      <w:rFonts w:eastAsiaTheme="minorEastAsia"/>
                      <w:lang w:eastAsia="zh-CN"/>
                    </w:rPr>
                    <w:t>Beam management</w:t>
                  </w:r>
                </w:p>
                <w:p w14:paraId="271E6A5A" w14:textId="77777777" w:rsidR="0022219A" w:rsidRDefault="0022219A" w:rsidP="0022219A">
                  <w:pPr>
                    <w:rPr>
                      <w:rFonts w:eastAsiaTheme="minorEastAsia"/>
                      <w:lang w:eastAsia="zh-CN"/>
                    </w:rPr>
                  </w:pPr>
                  <w:r>
                    <w:rPr>
                      <w:rFonts w:eastAsiaTheme="minorEastAsia" w:hint="eastAsia"/>
                      <w:lang w:eastAsia="zh-CN"/>
                    </w:rPr>
                    <w:t>N</w:t>
                  </w:r>
                  <w:r>
                    <w:rPr>
                      <w:rFonts w:eastAsiaTheme="minorEastAsia"/>
                      <w:lang w:eastAsia="zh-CN"/>
                    </w:rPr>
                    <w:t>ote: No specific considerations for Positioning accuracy enhancement for Solution 1a and 1b.</w:t>
                  </w:r>
                </w:p>
              </w:tc>
            </w:tr>
            <w:tr w:rsidR="0022219A" w14:paraId="09E5BA3E" w14:textId="77777777" w:rsidTr="00B81D9D">
              <w:tc>
                <w:tcPr>
                  <w:tcW w:w="3114" w:type="dxa"/>
                </w:tcPr>
                <w:p w14:paraId="19979F9D" w14:textId="77777777" w:rsidR="0022219A" w:rsidRDefault="0022219A" w:rsidP="0022219A">
                  <w:pPr>
                    <w:rPr>
                      <w:rFonts w:eastAsiaTheme="minorEastAsia"/>
                      <w:lang w:eastAsia="zh-CN"/>
                    </w:rPr>
                  </w:pPr>
                  <w:r>
                    <w:rPr>
                      <w:rFonts w:eastAsiaTheme="minorEastAsia"/>
                      <w:lang w:eastAsia="zh-CN"/>
                    </w:rPr>
                    <w:t>Solution 2a, 2b</w:t>
                  </w:r>
                </w:p>
              </w:tc>
              <w:tc>
                <w:tcPr>
                  <w:tcW w:w="6515" w:type="dxa"/>
                </w:tcPr>
                <w:p w14:paraId="68D30A79" w14:textId="77777777" w:rsidR="0022219A" w:rsidRDefault="0022219A" w:rsidP="0022219A">
                  <w:pPr>
                    <w:rPr>
                      <w:rFonts w:eastAsiaTheme="minorEastAsia"/>
                      <w:lang w:eastAsia="zh-CN"/>
                    </w:rPr>
                  </w:pPr>
                  <w:r>
                    <w:rPr>
                      <w:rFonts w:eastAsiaTheme="minorEastAsia"/>
                      <w:lang w:eastAsia="zh-CN"/>
                    </w:rPr>
                    <w:t>CSI feedback enhancement</w:t>
                  </w:r>
                </w:p>
                <w:p w14:paraId="0345A5E4" w14:textId="77777777" w:rsidR="0022219A" w:rsidRDefault="0022219A" w:rsidP="0022219A">
                  <w:pPr>
                    <w:rPr>
                      <w:rFonts w:eastAsiaTheme="minorEastAsia"/>
                      <w:lang w:eastAsia="zh-CN"/>
                    </w:rPr>
                  </w:pPr>
                  <w:r>
                    <w:rPr>
                      <w:rFonts w:eastAsiaTheme="minorEastAsia"/>
                      <w:lang w:eastAsia="zh-CN"/>
                    </w:rPr>
                    <w:t>Beam management</w:t>
                  </w:r>
                </w:p>
                <w:p w14:paraId="21F9DED1" w14:textId="77777777" w:rsidR="0022219A" w:rsidRDefault="0022219A" w:rsidP="0022219A">
                  <w:pPr>
                    <w:rPr>
                      <w:rFonts w:eastAsiaTheme="minorEastAsia"/>
                      <w:lang w:eastAsia="zh-CN"/>
                    </w:rPr>
                  </w:pPr>
                  <w:r>
                    <w:rPr>
                      <w:rFonts w:eastAsiaTheme="minorEastAsia" w:hint="eastAsia"/>
                      <w:lang w:eastAsia="zh-CN"/>
                    </w:rPr>
                    <w:t>N</w:t>
                  </w:r>
                  <w:r>
                    <w:rPr>
                      <w:rFonts w:eastAsiaTheme="minorEastAsia"/>
                      <w:lang w:eastAsia="zh-CN"/>
                    </w:rPr>
                    <w:t>ote: No specific considerations for Positioning accuracy enhancement for Solution 2a and 2b.</w:t>
                  </w:r>
                </w:p>
              </w:tc>
            </w:tr>
            <w:tr w:rsidR="0022219A" w14:paraId="5AEE1131" w14:textId="77777777" w:rsidTr="00B81D9D">
              <w:tc>
                <w:tcPr>
                  <w:tcW w:w="3114" w:type="dxa"/>
                </w:tcPr>
                <w:p w14:paraId="4D269D7C" w14:textId="77777777" w:rsidR="0022219A" w:rsidRDefault="0022219A" w:rsidP="0022219A">
                  <w:pPr>
                    <w:rPr>
                      <w:rFonts w:eastAsiaTheme="minorEastAsia"/>
                      <w:lang w:eastAsia="zh-CN"/>
                    </w:rPr>
                  </w:pPr>
                  <w:r>
                    <w:rPr>
                      <w:rFonts w:eastAsiaTheme="minorEastAsia" w:hint="eastAsia"/>
                      <w:lang w:eastAsia="zh-CN"/>
                    </w:rPr>
                    <w:t>S</w:t>
                  </w:r>
                  <w:r>
                    <w:rPr>
                      <w:rFonts w:eastAsiaTheme="minorEastAsia"/>
                      <w:lang w:eastAsia="zh-CN"/>
                    </w:rPr>
                    <w:t>olution 3a, 3b</w:t>
                  </w:r>
                </w:p>
              </w:tc>
              <w:tc>
                <w:tcPr>
                  <w:tcW w:w="6515" w:type="dxa"/>
                </w:tcPr>
                <w:p w14:paraId="5D748A64" w14:textId="77777777" w:rsidR="0022219A" w:rsidRDefault="0022219A" w:rsidP="0022219A">
                  <w:pPr>
                    <w:rPr>
                      <w:rFonts w:eastAsiaTheme="minorEastAsia"/>
                      <w:lang w:eastAsia="zh-CN"/>
                    </w:rPr>
                  </w:pPr>
                  <w:r>
                    <w:rPr>
                      <w:rFonts w:eastAsiaTheme="minorEastAsia"/>
                      <w:lang w:eastAsia="zh-CN"/>
                    </w:rPr>
                    <w:t>Positioning accuracy enhancement</w:t>
                  </w:r>
                </w:p>
              </w:tc>
            </w:tr>
            <w:tr w:rsidR="0022219A" w14:paraId="49D5FD74" w14:textId="77777777" w:rsidTr="00B81D9D">
              <w:tc>
                <w:tcPr>
                  <w:tcW w:w="3114" w:type="dxa"/>
                </w:tcPr>
                <w:p w14:paraId="7A167018" w14:textId="77777777" w:rsidR="0022219A" w:rsidRDefault="0022219A" w:rsidP="0022219A">
                  <w:pPr>
                    <w:rPr>
                      <w:rFonts w:eastAsiaTheme="minorEastAsia"/>
                      <w:lang w:eastAsia="zh-CN"/>
                    </w:rPr>
                  </w:pPr>
                  <w:r>
                    <w:rPr>
                      <w:rFonts w:eastAsiaTheme="minorEastAsia"/>
                      <w:lang w:eastAsia="zh-CN"/>
                    </w:rPr>
                    <w:t>Solution 4</w:t>
                  </w:r>
                </w:p>
              </w:tc>
              <w:tc>
                <w:tcPr>
                  <w:tcW w:w="6515" w:type="dxa"/>
                </w:tcPr>
                <w:p w14:paraId="49D74D1E" w14:textId="77777777" w:rsidR="0022219A" w:rsidRDefault="0022219A" w:rsidP="0022219A">
                  <w:pPr>
                    <w:rPr>
                      <w:rFonts w:eastAsiaTheme="minorEastAsia"/>
                      <w:lang w:eastAsia="zh-CN"/>
                    </w:rPr>
                  </w:pPr>
                  <w:r>
                    <w:rPr>
                      <w:rFonts w:eastAsiaTheme="minorEastAsia"/>
                      <w:lang w:eastAsia="zh-CN"/>
                    </w:rPr>
                    <w:t>CSI feedback enhancement</w:t>
                  </w:r>
                </w:p>
                <w:p w14:paraId="63B6503D" w14:textId="77777777" w:rsidR="0022219A" w:rsidRDefault="0022219A" w:rsidP="0022219A">
                  <w:pPr>
                    <w:rPr>
                      <w:rFonts w:eastAsiaTheme="minorEastAsia"/>
                      <w:lang w:eastAsia="zh-CN"/>
                    </w:rPr>
                  </w:pPr>
                  <w:r>
                    <w:rPr>
                      <w:rFonts w:eastAsiaTheme="minorEastAsia"/>
                      <w:lang w:eastAsia="zh-CN"/>
                    </w:rPr>
                    <w:t>Beam management</w:t>
                  </w:r>
                </w:p>
                <w:p w14:paraId="643113EB" w14:textId="77777777" w:rsidR="0022219A" w:rsidRDefault="0022219A" w:rsidP="0022219A">
                  <w:pPr>
                    <w:rPr>
                      <w:rFonts w:eastAsiaTheme="minorEastAsia"/>
                      <w:lang w:eastAsia="zh-CN"/>
                    </w:rPr>
                  </w:pPr>
                  <w:r>
                    <w:rPr>
                      <w:rFonts w:eastAsiaTheme="minorEastAsia"/>
                      <w:lang w:eastAsia="zh-CN"/>
                    </w:rPr>
                    <w:lastRenderedPageBreak/>
                    <w:t>Positioning accuracy enhancement</w:t>
                  </w:r>
                </w:p>
              </w:tc>
            </w:tr>
          </w:tbl>
          <w:p w14:paraId="3169383D" w14:textId="77777777" w:rsidR="0022219A" w:rsidRPr="00B834A2" w:rsidRDefault="0022219A" w:rsidP="0022219A">
            <w:pPr>
              <w:pStyle w:val="Agreement"/>
              <w:numPr>
                <w:ilvl w:val="0"/>
                <w:numId w:val="0"/>
              </w:numPr>
              <w:ind w:left="1619"/>
              <w:rPr>
                <w:lang w:eastAsia="zh-CN"/>
              </w:rPr>
            </w:pPr>
            <w:r w:rsidRPr="00B834A2">
              <w:rPr>
                <w:lang w:eastAsia="zh-CN"/>
              </w:rPr>
              <w:lastRenderedPageBreak/>
              <w:t>Note: the solutions use case relation is preliminary (work in progress), and the purpose is to have better understanding on what to further analyse</w:t>
            </w:r>
          </w:p>
          <w:p w14:paraId="0E76537F" w14:textId="7AD10C8D" w:rsidR="004E70BC" w:rsidRDefault="004E70BC" w:rsidP="00B257A3">
            <w:pPr>
              <w:spacing w:after="0" w:line="240" w:lineRule="exact"/>
              <w:rPr>
                <w:rFonts w:eastAsiaTheme="minorEastAsia" w:cs="Arial"/>
                <w:lang w:eastAsia="zh-CN"/>
              </w:rPr>
            </w:pPr>
          </w:p>
        </w:tc>
      </w:tr>
    </w:tbl>
    <w:p w14:paraId="6FD78274" w14:textId="792228DB" w:rsidR="00EB00FE" w:rsidRPr="00B257A3" w:rsidRDefault="00EB00FE" w:rsidP="00B257A3">
      <w:pPr>
        <w:spacing w:after="0" w:line="240" w:lineRule="exact"/>
        <w:rPr>
          <w:rFonts w:eastAsiaTheme="minorEastAsia" w:cs="Arial"/>
          <w:lang w:eastAsia="zh-CN"/>
        </w:rPr>
      </w:pPr>
    </w:p>
    <w:p w14:paraId="19F95A94" w14:textId="09B30751" w:rsidR="00924AF3" w:rsidRPr="00CE3518" w:rsidRDefault="005F6015" w:rsidP="00CE3518">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0AEF3CC6" w14:textId="03F3C047" w:rsidR="00047723" w:rsidRDefault="00793B66" w:rsidP="005B579A">
      <w:pPr>
        <w:rPr>
          <w:rFonts w:eastAsia="宋体"/>
          <w:lang w:eastAsia="zh-CN"/>
        </w:rPr>
      </w:pPr>
      <w:r w:rsidRPr="00793B66">
        <w:rPr>
          <w:rFonts w:eastAsia="宋体"/>
          <w:lang w:eastAsia="zh-CN"/>
        </w:rPr>
        <w:t xml:space="preserve">In </w:t>
      </w:r>
      <w:r>
        <w:rPr>
          <w:rFonts w:eastAsia="宋体"/>
          <w:lang w:eastAsia="zh-CN"/>
        </w:rPr>
        <w:t>this</w:t>
      </w:r>
      <w:r w:rsidRPr="00793B66">
        <w:rPr>
          <w:rFonts w:eastAsia="宋体"/>
          <w:lang w:eastAsia="zh-CN"/>
        </w:rPr>
        <w:t xml:space="preserve"> paper, we try to further discuss one </w:t>
      </w:r>
      <w:proofErr w:type="gramStart"/>
      <w:r w:rsidRPr="00793B66">
        <w:rPr>
          <w:rFonts w:eastAsia="宋体"/>
          <w:lang w:eastAsia="zh-CN"/>
        </w:rPr>
        <w:t>particular issue</w:t>
      </w:r>
      <w:proofErr w:type="gramEnd"/>
      <w:r w:rsidRPr="00793B66">
        <w:rPr>
          <w:rFonts w:eastAsia="宋体"/>
          <w:lang w:eastAsia="zh-CN"/>
        </w:rPr>
        <w:t xml:space="preserve"> that the entity responsible for AI model monitoring/selection/etc. might be transparent to the AI model transfer/delivery.  </w:t>
      </w:r>
    </w:p>
    <w:p w14:paraId="483C0D6E" w14:textId="4F8E1267" w:rsidR="00675544" w:rsidRDefault="00792045" w:rsidP="005B579A">
      <w:pPr>
        <w:rPr>
          <w:rFonts w:eastAsia="宋体"/>
          <w:lang w:eastAsia="zh-CN"/>
        </w:rPr>
      </w:pPr>
      <w:r>
        <w:rPr>
          <w:rFonts w:eastAsia="宋体"/>
          <w:lang w:eastAsia="zh-CN"/>
        </w:rPr>
        <w:t>For example,</w:t>
      </w:r>
      <w:r w:rsidR="00BD7288">
        <w:rPr>
          <w:rFonts w:eastAsia="宋体"/>
          <w:lang w:eastAsia="zh-CN"/>
        </w:rPr>
        <w:t xml:space="preserve"> </w:t>
      </w:r>
      <w:r>
        <w:rPr>
          <w:rFonts w:eastAsia="宋体"/>
          <w:lang w:eastAsia="zh-CN"/>
        </w:rPr>
        <w:t xml:space="preserve">in case of AI based CSI/BM, when a UE-side model or two-sided model is used, </w:t>
      </w:r>
      <w:proofErr w:type="spellStart"/>
      <w:r>
        <w:rPr>
          <w:rFonts w:eastAsia="宋体"/>
          <w:lang w:eastAsia="zh-CN"/>
        </w:rPr>
        <w:t>gNB</w:t>
      </w:r>
      <w:proofErr w:type="spellEnd"/>
      <w:r>
        <w:rPr>
          <w:rFonts w:eastAsia="宋体"/>
          <w:lang w:eastAsia="zh-CN"/>
        </w:rPr>
        <w:t xml:space="preserve"> could be res</w:t>
      </w:r>
      <w:r w:rsidR="004D3237">
        <w:rPr>
          <w:rFonts w:eastAsia="宋体"/>
          <w:lang w:eastAsia="zh-CN"/>
        </w:rPr>
        <w:t>ponsible for AI model monitoring and the corresponding AI model selection/(de)activation/switch/fallback decision making</w:t>
      </w:r>
      <w:r w:rsidR="0093126A">
        <w:rPr>
          <w:rFonts w:eastAsia="宋体"/>
          <w:lang w:eastAsia="zh-CN"/>
        </w:rPr>
        <w:t xml:space="preserve">. </w:t>
      </w:r>
      <w:r w:rsidR="00146CCD">
        <w:rPr>
          <w:rFonts w:eastAsia="宋体"/>
          <w:lang w:eastAsia="zh-CN"/>
        </w:rPr>
        <w:t xml:space="preserve">And for AI based positioning, LMF could make the AI model selection/etc. decision for UE side model. </w:t>
      </w:r>
      <w:r w:rsidR="0093126A">
        <w:rPr>
          <w:rFonts w:eastAsia="宋体"/>
          <w:lang w:eastAsia="zh-CN"/>
        </w:rPr>
        <w:t xml:space="preserve">is </w:t>
      </w:r>
      <w:r w:rsidR="004D3237">
        <w:rPr>
          <w:rFonts w:eastAsia="宋体"/>
          <w:lang w:eastAsia="zh-CN"/>
        </w:rPr>
        <w:t xml:space="preserve">also analysed in our paper </w:t>
      </w:r>
      <w:r w:rsidR="00793B66" w:rsidRPr="00F3776B">
        <w:rPr>
          <w:rFonts w:eastAsia="宋体"/>
          <w:lang w:eastAsia="zh-CN"/>
        </w:rPr>
        <w:t>[2]</w:t>
      </w:r>
      <w:r w:rsidR="00AA3112" w:rsidRPr="00F3776B">
        <w:rPr>
          <w:rFonts w:eastAsia="宋体"/>
          <w:lang w:eastAsia="zh-CN"/>
        </w:rPr>
        <w:t xml:space="preserve"> as</w:t>
      </w:r>
      <w:r w:rsidR="00AA3112">
        <w:rPr>
          <w:rFonts w:eastAsia="宋体"/>
          <w:lang w:eastAsia="zh-CN"/>
        </w:rPr>
        <w:t xml:space="preserve"> shown in the table below</w:t>
      </w:r>
      <w:r w:rsidR="009B38DE">
        <w:rPr>
          <w:rFonts w:eastAsia="宋体"/>
          <w:lang w:eastAsia="zh-CN"/>
        </w:rPr>
        <w:t xml:space="preserve">. </w:t>
      </w:r>
    </w:p>
    <w:tbl>
      <w:tblPr>
        <w:tblStyle w:val="TableGrid"/>
        <w:tblW w:w="9855" w:type="dxa"/>
        <w:tblLook w:val="04A0" w:firstRow="1" w:lastRow="0" w:firstColumn="1" w:lastColumn="0" w:noHBand="0" w:noVBand="1"/>
      </w:tblPr>
      <w:tblGrid>
        <w:gridCol w:w="1217"/>
        <w:gridCol w:w="2361"/>
        <w:gridCol w:w="1257"/>
        <w:gridCol w:w="1250"/>
        <w:gridCol w:w="2023"/>
        <w:gridCol w:w="1747"/>
      </w:tblGrid>
      <w:tr w:rsidR="005B2670" w14:paraId="7F15C4AA" w14:textId="77777777" w:rsidTr="00B81D9D">
        <w:tc>
          <w:tcPr>
            <w:tcW w:w="1217" w:type="dxa"/>
          </w:tcPr>
          <w:p w14:paraId="0708F0F8" w14:textId="77777777" w:rsidR="005B2670" w:rsidRPr="00026E6D" w:rsidRDefault="005B2670" w:rsidP="00B81D9D">
            <w:pPr>
              <w:rPr>
                <w:b/>
                <w:bCs/>
              </w:rPr>
            </w:pPr>
            <w:r w:rsidRPr="00026E6D">
              <w:rPr>
                <w:b/>
                <w:bCs/>
              </w:rPr>
              <w:t>AI model categories</w:t>
            </w:r>
          </w:p>
        </w:tc>
        <w:tc>
          <w:tcPr>
            <w:tcW w:w="2361" w:type="dxa"/>
          </w:tcPr>
          <w:p w14:paraId="7D111822" w14:textId="77777777" w:rsidR="005B2670" w:rsidRDefault="005B2670" w:rsidP="00B81D9D">
            <w:pPr>
              <w:rPr>
                <w:b/>
                <w:bCs/>
              </w:rPr>
            </w:pPr>
            <w:r>
              <w:rPr>
                <w:b/>
                <w:bCs/>
              </w:rPr>
              <w:t>AI Training/Update at</w:t>
            </w:r>
          </w:p>
        </w:tc>
        <w:tc>
          <w:tcPr>
            <w:tcW w:w="1257" w:type="dxa"/>
          </w:tcPr>
          <w:p w14:paraId="13D7D079" w14:textId="77777777" w:rsidR="005B2670" w:rsidRPr="00026E6D" w:rsidRDefault="005B2670" w:rsidP="00B81D9D">
            <w:pPr>
              <w:rPr>
                <w:b/>
                <w:bCs/>
              </w:rPr>
            </w:pPr>
            <w:r>
              <w:rPr>
                <w:b/>
                <w:bCs/>
              </w:rPr>
              <w:t>AI Inference at</w:t>
            </w:r>
          </w:p>
        </w:tc>
        <w:tc>
          <w:tcPr>
            <w:tcW w:w="1250" w:type="dxa"/>
          </w:tcPr>
          <w:p w14:paraId="59656D86" w14:textId="77777777" w:rsidR="005B2670" w:rsidRPr="00026E6D" w:rsidRDefault="005B2670" w:rsidP="00B81D9D">
            <w:pPr>
              <w:rPr>
                <w:b/>
                <w:bCs/>
              </w:rPr>
            </w:pPr>
            <w:r>
              <w:rPr>
                <w:b/>
                <w:bCs/>
              </w:rPr>
              <w:t>AI Monitoring at</w:t>
            </w:r>
          </w:p>
        </w:tc>
        <w:tc>
          <w:tcPr>
            <w:tcW w:w="2023" w:type="dxa"/>
          </w:tcPr>
          <w:p w14:paraId="23279708" w14:textId="77777777" w:rsidR="005B2670" w:rsidRPr="00026E6D" w:rsidRDefault="005B2670" w:rsidP="00B81D9D">
            <w:pPr>
              <w:rPr>
                <w:b/>
                <w:bCs/>
              </w:rPr>
            </w:pPr>
            <w:r>
              <w:rPr>
                <w:b/>
                <w:bCs/>
              </w:rPr>
              <w:t>AI model Selection/ (de)activation/ switch/fallback</w:t>
            </w:r>
          </w:p>
        </w:tc>
        <w:tc>
          <w:tcPr>
            <w:tcW w:w="1747" w:type="dxa"/>
          </w:tcPr>
          <w:p w14:paraId="40D9D038" w14:textId="77777777" w:rsidR="005B2670" w:rsidRPr="00026E6D" w:rsidRDefault="005B2670" w:rsidP="00B81D9D">
            <w:pPr>
              <w:rPr>
                <w:b/>
                <w:bCs/>
              </w:rPr>
            </w:pPr>
            <w:r w:rsidRPr="00026E6D">
              <w:rPr>
                <w:b/>
                <w:bCs/>
              </w:rPr>
              <w:t>Use cases</w:t>
            </w:r>
          </w:p>
        </w:tc>
      </w:tr>
      <w:tr w:rsidR="005B2670" w14:paraId="697E0ED6" w14:textId="77777777" w:rsidTr="00B81D9D">
        <w:tc>
          <w:tcPr>
            <w:tcW w:w="1217" w:type="dxa"/>
          </w:tcPr>
          <w:p w14:paraId="0126A32D" w14:textId="77777777" w:rsidR="005B2670" w:rsidRDefault="005B2670" w:rsidP="00B81D9D">
            <w:r>
              <w:t>UE side model</w:t>
            </w:r>
          </w:p>
        </w:tc>
        <w:tc>
          <w:tcPr>
            <w:tcW w:w="2361" w:type="dxa"/>
          </w:tcPr>
          <w:p w14:paraId="424E9ABD" w14:textId="77777777" w:rsidR="005B2670" w:rsidRDefault="005B2670" w:rsidP="00B81D9D">
            <w:proofErr w:type="spellStart"/>
            <w:r>
              <w:t>gNB</w:t>
            </w:r>
            <w:proofErr w:type="spellEnd"/>
            <w:r>
              <w:t>/</w:t>
            </w:r>
            <w:proofErr w:type="gramStart"/>
            <w:r>
              <w:t>CN(</w:t>
            </w:r>
            <w:proofErr w:type="gramEnd"/>
            <w:r>
              <w:t>except LMF)/LMF/Server(OAM, OTT)</w:t>
            </w:r>
          </w:p>
        </w:tc>
        <w:tc>
          <w:tcPr>
            <w:tcW w:w="1257" w:type="dxa"/>
          </w:tcPr>
          <w:p w14:paraId="5C9310A3" w14:textId="77777777" w:rsidR="005B2670" w:rsidRDefault="005B2670" w:rsidP="00B81D9D">
            <w:r>
              <w:t>UE</w:t>
            </w:r>
          </w:p>
        </w:tc>
        <w:tc>
          <w:tcPr>
            <w:tcW w:w="1250" w:type="dxa"/>
          </w:tcPr>
          <w:p w14:paraId="10F22990" w14:textId="77777777" w:rsidR="005B2670" w:rsidRDefault="005B2670" w:rsidP="00B81D9D">
            <w:r>
              <w:t xml:space="preserve">UE, </w:t>
            </w:r>
          </w:p>
          <w:p w14:paraId="353145D1" w14:textId="77777777" w:rsidR="005B2670" w:rsidRDefault="005B2670" w:rsidP="00B81D9D">
            <w:proofErr w:type="spellStart"/>
            <w:r w:rsidRPr="00AA3112">
              <w:rPr>
                <w:highlight w:val="yellow"/>
              </w:rPr>
              <w:t>gNB</w:t>
            </w:r>
            <w:proofErr w:type="spellEnd"/>
            <w:r w:rsidRPr="00AA3112">
              <w:rPr>
                <w:highlight w:val="yellow"/>
              </w:rPr>
              <w:t xml:space="preserve"> (for CSI/BM)</w:t>
            </w:r>
          </w:p>
        </w:tc>
        <w:tc>
          <w:tcPr>
            <w:tcW w:w="2023" w:type="dxa"/>
          </w:tcPr>
          <w:p w14:paraId="3E5027DC" w14:textId="77777777" w:rsidR="005B2670" w:rsidRDefault="005B2670" w:rsidP="00B81D9D">
            <w:r>
              <w:t xml:space="preserve">UE (if monitored by UE), </w:t>
            </w:r>
          </w:p>
          <w:p w14:paraId="241600F5" w14:textId="77777777" w:rsidR="005B2670" w:rsidRDefault="005B2670" w:rsidP="00B81D9D">
            <w:proofErr w:type="spellStart"/>
            <w:r w:rsidRPr="00AA3112">
              <w:rPr>
                <w:highlight w:val="yellow"/>
              </w:rPr>
              <w:t>gNB</w:t>
            </w:r>
            <w:proofErr w:type="spellEnd"/>
            <w:r w:rsidRPr="00AA3112">
              <w:rPr>
                <w:highlight w:val="yellow"/>
              </w:rPr>
              <w:t>,</w:t>
            </w:r>
            <w:r>
              <w:t xml:space="preserve"> </w:t>
            </w:r>
          </w:p>
          <w:p w14:paraId="7B2F8F44" w14:textId="77777777" w:rsidR="005B2670" w:rsidRDefault="005B2670" w:rsidP="00B81D9D">
            <w:r w:rsidRPr="00146CCD">
              <w:rPr>
                <w:highlight w:val="yellow"/>
              </w:rPr>
              <w:t>LMF (for positioning)</w:t>
            </w:r>
          </w:p>
        </w:tc>
        <w:tc>
          <w:tcPr>
            <w:tcW w:w="1747" w:type="dxa"/>
          </w:tcPr>
          <w:p w14:paraId="6A9822DB" w14:textId="77777777" w:rsidR="005B2670" w:rsidRDefault="005B2670" w:rsidP="00B81D9D">
            <w:r>
              <w:t>CSI prediction, BM prediction, Positioning</w:t>
            </w:r>
          </w:p>
        </w:tc>
      </w:tr>
      <w:tr w:rsidR="005B2670" w14:paraId="604B02D6" w14:textId="77777777" w:rsidTr="00B81D9D">
        <w:tc>
          <w:tcPr>
            <w:tcW w:w="1217" w:type="dxa"/>
          </w:tcPr>
          <w:p w14:paraId="240C1B6F" w14:textId="77777777" w:rsidR="005B2670" w:rsidRDefault="005B2670" w:rsidP="00B81D9D">
            <w:r>
              <w:t>UE/</w:t>
            </w:r>
            <w:proofErr w:type="spellStart"/>
            <w:r>
              <w:t>gNB</w:t>
            </w:r>
            <w:proofErr w:type="spellEnd"/>
            <w:r>
              <w:t xml:space="preserve"> </w:t>
            </w:r>
            <w:proofErr w:type="gramStart"/>
            <w:r>
              <w:t>two sided</w:t>
            </w:r>
            <w:proofErr w:type="gramEnd"/>
            <w:r>
              <w:t xml:space="preserve"> model</w:t>
            </w:r>
          </w:p>
        </w:tc>
        <w:tc>
          <w:tcPr>
            <w:tcW w:w="2361" w:type="dxa"/>
          </w:tcPr>
          <w:p w14:paraId="7F85362E" w14:textId="0DBA8155" w:rsidR="005B2670" w:rsidRDefault="005B2670" w:rsidP="00B81D9D">
            <w:proofErr w:type="spellStart"/>
            <w:r>
              <w:t>gNB</w:t>
            </w:r>
            <w:proofErr w:type="spellEnd"/>
            <w:r>
              <w:t>/</w:t>
            </w:r>
            <w:proofErr w:type="gramStart"/>
            <w:r>
              <w:t>CN(</w:t>
            </w:r>
            <w:proofErr w:type="gramEnd"/>
            <w:r>
              <w:t>except LMF)/Server(OAM, OTT)</w:t>
            </w:r>
          </w:p>
        </w:tc>
        <w:tc>
          <w:tcPr>
            <w:tcW w:w="1257" w:type="dxa"/>
          </w:tcPr>
          <w:p w14:paraId="347C8024" w14:textId="77777777" w:rsidR="005B2670" w:rsidRDefault="005B2670" w:rsidP="00B81D9D">
            <w:proofErr w:type="spellStart"/>
            <w:r>
              <w:t>UE&amp;gNB</w:t>
            </w:r>
            <w:proofErr w:type="spellEnd"/>
          </w:p>
        </w:tc>
        <w:tc>
          <w:tcPr>
            <w:tcW w:w="1250" w:type="dxa"/>
          </w:tcPr>
          <w:p w14:paraId="274CC19E" w14:textId="77777777" w:rsidR="005B2670" w:rsidRDefault="005B2670" w:rsidP="00B81D9D">
            <w:proofErr w:type="spellStart"/>
            <w:r>
              <w:t>UE&amp;</w:t>
            </w:r>
            <w:r w:rsidRPr="00F424B5">
              <w:rPr>
                <w:highlight w:val="yellow"/>
              </w:rPr>
              <w:t>gNB</w:t>
            </w:r>
            <w:proofErr w:type="spellEnd"/>
          </w:p>
        </w:tc>
        <w:tc>
          <w:tcPr>
            <w:tcW w:w="2023" w:type="dxa"/>
          </w:tcPr>
          <w:p w14:paraId="46AC8A63" w14:textId="77777777" w:rsidR="005B2670" w:rsidRDefault="005B2670" w:rsidP="00B81D9D">
            <w:r>
              <w:t xml:space="preserve">UE (if monitored by UE), </w:t>
            </w:r>
          </w:p>
          <w:p w14:paraId="6445D673" w14:textId="77777777" w:rsidR="005B2670" w:rsidRDefault="005B2670" w:rsidP="00B81D9D">
            <w:proofErr w:type="spellStart"/>
            <w:r w:rsidRPr="00146CCD">
              <w:rPr>
                <w:highlight w:val="yellow"/>
              </w:rPr>
              <w:t>gNB</w:t>
            </w:r>
            <w:proofErr w:type="spellEnd"/>
          </w:p>
        </w:tc>
        <w:tc>
          <w:tcPr>
            <w:tcW w:w="1747" w:type="dxa"/>
          </w:tcPr>
          <w:p w14:paraId="6640D57D" w14:textId="77777777" w:rsidR="005B2670" w:rsidRDefault="005B2670" w:rsidP="00B81D9D">
            <w:r>
              <w:t>CSI compression</w:t>
            </w:r>
          </w:p>
        </w:tc>
      </w:tr>
    </w:tbl>
    <w:p w14:paraId="0D6A7495" w14:textId="77777777" w:rsidR="00675544" w:rsidRDefault="00675544" w:rsidP="005B579A"/>
    <w:p w14:paraId="50DE3DAB" w14:textId="75CFDDB3" w:rsidR="005B579A" w:rsidRPr="00146CCD" w:rsidRDefault="00146CCD" w:rsidP="005B579A">
      <w:pPr>
        <w:pStyle w:val="Observation"/>
        <w:rPr>
          <w:rFonts w:eastAsia="宋体"/>
        </w:rPr>
      </w:pPr>
      <w:bookmarkStart w:id="4" w:name="_Toc134626974"/>
      <w:r>
        <w:rPr>
          <w:rFonts w:eastAsia="宋体"/>
        </w:rPr>
        <w:t>For</w:t>
      </w:r>
      <w:r w:rsidRPr="00146CCD">
        <w:rPr>
          <w:rFonts w:eastAsia="宋体"/>
        </w:rPr>
        <w:t xml:space="preserve"> AI based CSI/BM, when a UE-side model or two-sided model is used, </w:t>
      </w:r>
      <w:proofErr w:type="spellStart"/>
      <w:r w:rsidRPr="00146CCD">
        <w:rPr>
          <w:rFonts w:eastAsia="宋体"/>
        </w:rPr>
        <w:t>gNB</w:t>
      </w:r>
      <w:proofErr w:type="spellEnd"/>
      <w:r w:rsidRPr="00146CCD">
        <w:rPr>
          <w:rFonts w:eastAsia="宋体"/>
        </w:rPr>
        <w:t xml:space="preserve"> could be responsible for AI model monitoring and the corresponding AI model selection/(de)activation/switch/fallback decision making</w:t>
      </w:r>
      <w:r w:rsidR="005B579A">
        <w:t>.</w:t>
      </w:r>
      <w:bookmarkEnd w:id="4"/>
    </w:p>
    <w:p w14:paraId="3C2E4A51" w14:textId="32DA9358" w:rsidR="00146CCD" w:rsidRPr="00D21D7C" w:rsidRDefault="00146CCD" w:rsidP="005B579A">
      <w:pPr>
        <w:pStyle w:val="Observation"/>
        <w:rPr>
          <w:rFonts w:eastAsia="宋体"/>
        </w:rPr>
      </w:pPr>
      <w:bookmarkStart w:id="5" w:name="_Toc134626975"/>
      <w:r>
        <w:rPr>
          <w:rFonts w:eastAsia="宋体"/>
        </w:rPr>
        <w:t>For AI based positioning, when a UE-side model is used, LMF could make the AI model selection</w:t>
      </w:r>
      <w:r w:rsidRPr="00146CCD">
        <w:rPr>
          <w:rFonts w:eastAsia="宋体"/>
        </w:rPr>
        <w:t>/(de)activation/switch/fallback</w:t>
      </w:r>
      <w:r>
        <w:rPr>
          <w:rFonts w:eastAsia="宋体"/>
        </w:rPr>
        <w:t xml:space="preserve"> decision.</w:t>
      </w:r>
      <w:bookmarkEnd w:id="5"/>
    </w:p>
    <w:p w14:paraId="78F09D6A" w14:textId="77777777" w:rsidR="005B579A" w:rsidRDefault="005B579A" w:rsidP="005B579A">
      <w:pPr>
        <w:pStyle w:val="Observation"/>
        <w:numPr>
          <w:ilvl w:val="0"/>
          <w:numId w:val="0"/>
        </w:numPr>
        <w:ind w:left="1701" w:hanging="1701"/>
        <w:rPr>
          <w:rFonts w:eastAsia="宋体"/>
        </w:rPr>
      </w:pPr>
    </w:p>
    <w:p w14:paraId="3A608995" w14:textId="30E65352" w:rsidR="003B77EA" w:rsidRDefault="003B77EA" w:rsidP="00B64E4E">
      <w:pPr>
        <w:rPr>
          <w:rFonts w:eastAsia="宋体"/>
        </w:rPr>
      </w:pPr>
      <w:r>
        <w:rPr>
          <w:rFonts w:eastAsia="宋体"/>
        </w:rPr>
        <w:t xml:space="preserve">For the above mentioned two cases, </w:t>
      </w:r>
      <w:r w:rsidR="00533E22">
        <w:rPr>
          <w:rFonts w:eastAsia="宋体"/>
        </w:rPr>
        <w:t xml:space="preserve">when </w:t>
      </w:r>
      <w:r w:rsidR="003578CE">
        <w:rPr>
          <w:rFonts w:eastAsia="宋体"/>
        </w:rPr>
        <w:t xml:space="preserve">solution 2a, 2b or 4 is used, </w:t>
      </w:r>
      <w:proofErr w:type="spellStart"/>
      <w:r w:rsidR="003578CE">
        <w:rPr>
          <w:rFonts w:eastAsia="宋体"/>
        </w:rPr>
        <w:t>gNB</w:t>
      </w:r>
      <w:proofErr w:type="spellEnd"/>
      <w:r w:rsidR="003578CE">
        <w:rPr>
          <w:rFonts w:eastAsia="宋体"/>
        </w:rPr>
        <w:t xml:space="preserve"> </w:t>
      </w:r>
      <w:r w:rsidR="00E242DF">
        <w:rPr>
          <w:rFonts w:eastAsia="宋体"/>
        </w:rPr>
        <w:t>or</w:t>
      </w:r>
      <w:r w:rsidR="003578CE">
        <w:rPr>
          <w:rFonts w:eastAsia="宋体"/>
        </w:rPr>
        <w:t xml:space="preserve"> LMF is transparent to the </w:t>
      </w:r>
      <w:r w:rsidR="00660C5D">
        <w:rPr>
          <w:rFonts w:eastAsia="宋体"/>
        </w:rPr>
        <w:t xml:space="preserve">AI model transfer/delivery. </w:t>
      </w:r>
      <w:proofErr w:type="gramStart"/>
      <w:r w:rsidR="00E242DF">
        <w:rPr>
          <w:rFonts w:eastAsia="宋体"/>
        </w:rPr>
        <w:t>In order for</w:t>
      </w:r>
      <w:proofErr w:type="gramEnd"/>
      <w:r w:rsidR="00E242DF">
        <w:rPr>
          <w:rFonts w:eastAsia="宋体"/>
        </w:rPr>
        <w:t xml:space="preserve"> the </w:t>
      </w:r>
      <w:proofErr w:type="spellStart"/>
      <w:r w:rsidR="00412544">
        <w:rPr>
          <w:rFonts w:eastAsia="宋体"/>
        </w:rPr>
        <w:t>gNB</w:t>
      </w:r>
      <w:proofErr w:type="spellEnd"/>
      <w:r w:rsidR="00412544">
        <w:rPr>
          <w:rFonts w:eastAsia="宋体"/>
        </w:rPr>
        <w:t>/LMF to perform AI monitoring and corresponding model selection/(de)activation/switch/fallback decision, addi</w:t>
      </w:r>
      <w:r w:rsidR="001219AD">
        <w:rPr>
          <w:rFonts w:eastAsia="宋体"/>
        </w:rPr>
        <w:t xml:space="preserve">tional procedure is needed for the </w:t>
      </w:r>
      <w:proofErr w:type="spellStart"/>
      <w:r w:rsidR="001219AD">
        <w:rPr>
          <w:rFonts w:eastAsia="宋体"/>
        </w:rPr>
        <w:t>gNB</w:t>
      </w:r>
      <w:proofErr w:type="spellEnd"/>
      <w:r w:rsidR="001219AD">
        <w:rPr>
          <w:rFonts w:eastAsia="宋体"/>
        </w:rPr>
        <w:t>/LMF to be aware of the use of AI</w:t>
      </w:r>
      <w:r w:rsidR="001219AD">
        <w:rPr>
          <w:rFonts w:eastAsia="宋体" w:hint="eastAsia"/>
          <w:lang w:eastAsia="zh-CN"/>
        </w:rPr>
        <w:t xml:space="preserve"> </w:t>
      </w:r>
      <w:r w:rsidR="001219AD">
        <w:rPr>
          <w:rFonts w:eastAsia="宋体"/>
          <w:lang w:eastAsia="zh-CN"/>
        </w:rPr>
        <w:t xml:space="preserve">model at UE side. </w:t>
      </w:r>
    </w:p>
    <w:p w14:paraId="07F7C2AA" w14:textId="77777777" w:rsidR="00B64E4E" w:rsidRPr="00B312C1" w:rsidRDefault="00B64E4E" w:rsidP="00B64E4E">
      <w:pPr>
        <w:ind w:left="720"/>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46F3A9A2" w14:textId="77777777" w:rsidR="00B64E4E" w:rsidRPr="00B312C1" w:rsidRDefault="00B64E4E" w:rsidP="00B64E4E">
      <w:pPr>
        <w:ind w:left="720"/>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0CBF7655" w14:textId="77777777" w:rsidR="00B64E4E" w:rsidRDefault="00B64E4E" w:rsidP="00B64E4E">
      <w:pPr>
        <w:ind w:left="720"/>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069B64AC" w14:textId="4F37993B" w:rsidR="00EC687C" w:rsidRDefault="009934DA" w:rsidP="00EC687C">
      <w:pPr>
        <w:rPr>
          <w:lang w:eastAsia="zh-CN"/>
        </w:rPr>
      </w:pPr>
      <w:r>
        <w:rPr>
          <w:lang w:eastAsia="zh-CN"/>
        </w:rPr>
        <w:t>One simp</w:t>
      </w:r>
      <w:r w:rsidR="00D75727">
        <w:rPr>
          <w:lang w:eastAsia="zh-CN"/>
        </w:rPr>
        <w:t xml:space="preserve">le solution could be that after UE receives the UE side model or UE part of two-sided model, UE informs </w:t>
      </w:r>
      <w:proofErr w:type="spellStart"/>
      <w:r w:rsidR="00D75727">
        <w:rPr>
          <w:lang w:eastAsia="zh-CN"/>
        </w:rPr>
        <w:t>gNB</w:t>
      </w:r>
      <w:proofErr w:type="spellEnd"/>
      <w:r w:rsidR="00D75727">
        <w:rPr>
          <w:lang w:eastAsia="zh-CN"/>
        </w:rPr>
        <w:t>/LMF with necessary meta information</w:t>
      </w:r>
      <w:r w:rsidR="004D79FF">
        <w:rPr>
          <w:lang w:eastAsia="zh-CN"/>
        </w:rPr>
        <w:t xml:space="preserve">. </w:t>
      </w:r>
      <w:r w:rsidR="009E4C3F">
        <w:rPr>
          <w:lang w:eastAsia="zh-CN"/>
        </w:rPr>
        <w:t xml:space="preserve">As such, </w:t>
      </w:r>
      <w:proofErr w:type="spellStart"/>
      <w:r w:rsidR="009E4C3F">
        <w:rPr>
          <w:lang w:eastAsia="zh-CN"/>
        </w:rPr>
        <w:t>gNB</w:t>
      </w:r>
      <w:proofErr w:type="spellEnd"/>
      <w:r w:rsidR="009E4C3F">
        <w:rPr>
          <w:lang w:eastAsia="zh-CN"/>
        </w:rPr>
        <w:t xml:space="preserve"> and LMF can still be aware of the usage of UE side/part model and performs </w:t>
      </w:r>
      <w:r w:rsidR="0031246A">
        <w:rPr>
          <w:lang w:eastAsia="zh-CN"/>
        </w:rPr>
        <w:t xml:space="preserve">AI monitoring/selection/etc. An exemplary procedure is shown in the figure below. </w:t>
      </w:r>
    </w:p>
    <w:p w14:paraId="0ED808BF" w14:textId="2386D56B" w:rsidR="0031246A" w:rsidRDefault="00896DAC" w:rsidP="00EC687C">
      <w:pPr>
        <w:rPr>
          <w:lang w:eastAsia="zh-CN"/>
        </w:rPr>
      </w:pPr>
      <w:r>
        <w:rPr>
          <w:noProof/>
        </w:rPr>
        <w:lastRenderedPageBreak/>
        <w:drawing>
          <wp:inline distT="0" distB="0" distL="0" distR="0" wp14:anchorId="06B62E22" wp14:editId="3E03D0B5">
            <wp:extent cx="6264275" cy="286004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2860040"/>
                    </a:xfrm>
                    <a:prstGeom prst="rect">
                      <a:avLst/>
                    </a:prstGeom>
                  </pic:spPr>
                </pic:pic>
              </a:graphicData>
            </a:graphic>
          </wp:inline>
        </w:drawing>
      </w:r>
    </w:p>
    <w:p w14:paraId="323C5072" w14:textId="77777777" w:rsidR="00EC687C" w:rsidRPr="00B312C1" w:rsidRDefault="00EC687C" w:rsidP="00EC687C">
      <w:pPr>
        <w:rPr>
          <w:lang w:eastAsia="zh-CN"/>
        </w:rPr>
      </w:pPr>
    </w:p>
    <w:p w14:paraId="02279F4E" w14:textId="07B616E6" w:rsidR="003B77EA" w:rsidRDefault="004C0474" w:rsidP="001219AD">
      <w:pPr>
        <w:pStyle w:val="Proposal"/>
        <w:rPr>
          <w:rFonts w:eastAsia="宋体"/>
        </w:rPr>
      </w:pPr>
      <w:bookmarkStart w:id="6" w:name="_Toc134626976"/>
      <w:r>
        <w:rPr>
          <w:rFonts w:eastAsia="宋体"/>
        </w:rPr>
        <w:t xml:space="preserve">For AI based CSI/BM, </w:t>
      </w:r>
      <w:r w:rsidR="005E5F8A">
        <w:rPr>
          <w:rFonts w:eastAsia="宋体"/>
        </w:rPr>
        <w:t xml:space="preserve">to support model transfer Solution 2a/2b/4, </w:t>
      </w:r>
      <w:r>
        <w:rPr>
          <w:rFonts w:eastAsia="宋体"/>
        </w:rPr>
        <w:t xml:space="preserve">RAN2 studies approaches for the </w:t>
      </w:r>
      <w:proofErr w:type="spellStart"/>
      <w:r>
        <w:rPr>
          <w:rFonts w:eastAsia="宋体"/>
        </w:rPr>
        <w:t>gNB</w:t>
      </w:r>
      <w:proofErr w:type="spellEnd"/>
      <w:r>
        <w:rPr>
          <w:rFonts w:eastAsia="宋体"/>
        </w:rPr>
        <w:t xml:space="preserve"> to be aware of the UE side/part model</w:t>
      </w:r>
      <w:r w:rsidR="00EC687C">
        <w:rPr>
          <w:rFonts w:eastAsia="宋体"/>
        </w:rPr>
        <w:t>, e.g., by UE notification</w:t>
      </w:r>
      <w:r w:rsidR="009934DA">
        <w:rPr>
          <w:rFonts w:eastAsia="宋体"/>
        </w:rPr>
        <w:t xml:space="preserve"> after the model transfer</w:t>
      </w:r>
      <w:r w:rsidR="005E5F8A">
        <w:rPr>
          <w:rFonts w:eastAsia="宋体"/>
        </w:rPr>
        <w:t>.</w:t>
      </w:r>
      <w:bookmarkEnd w:id="6"/>
    </w:p>
    <w:p w14:paraId="6EE7DE54" w14:textId="772537FC" w:rsidR="005E5F8A" w:rsidRDefault="005E5F8A" w:rsidP="001219AD">
      <w:pPr>
        <w:pStyle w:val="Proposal"/>
        <w:rPr>
          <w:rFonts w:eastAsia="宋体"/>
        </w:rPr>
      </w:pPr>
      <w:bookmarkStart w:id="7" w:name="_Toc134626977"/>
      <w:r>
        <w:rPr>
          <w:rFonts w:eastAsia="宋体"/>
        </w:rPr>
        <w:t xml:space="preserve">For AI based positioning, to support model transfer Solution 4, </w:t>
      </w:r>
      <w:r w:rsidR="00EC687C">
        <w:rPr>
          <w:rFonts w:eastAsia="宋体"/>
        </w:rPr>
        <w:t xml:space="preserve">RAN2 studies approaches for the LMF to be aware of the UE side model, e.g., by </w:t>
      </w:r>
      <w:r w:rsidR="009934DA">
        <w:rPr>
          <w:rFonts w:eastAsia="宋体"/>
        </w:rPr>
        <w:t>UE notification after the model transfer</w:t>
      </w:r>
      <w:r w:rsidR="00EC687C">
        <w:rPr>
          <w:rFonts w:eastAsia="宋体"/>
        </w:rPr>
        <w:t>.</w:t>
      </w:r>
      <w:bookmarkEnd w:id="7"/>
      <w:r w:rsidR="00EC687C">
        <w:rPr>
          <w:rFonts w:eastAsia="宋体"/>
        </w:rPr>
        <w:t xml:space="preserve"> </w:t>
      </w: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43983CE4" w14:textId="68083AD9" w:rsidR="00723449"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34626974" w:history="1">
        <w:r w:rsidR="00723449" w:rsidRPr="00AF4605">
          <w:rPr>
            <w:rStyle w:val="Hyperlink"/>
            <w:rFonts w:eastAsia="宋体"/>
            <w:noProof/>
            <w14:scene3d>
              <w14:camera w14:prst="orthographicFront"/>
              <w14:lightRig w14:rig="threePt" w14:dir="t">
                <w14:rot w14:lat="0" w14:lon="0" w14:rev="0"/>
              </w14:lightRig>
            </w14:scene3d>
          </w:rPr>
          <w:t>Observation 1</w:t>
        </w:r>
        <w:r w:rsidR="00723449">
          <w:rPr>
            <w:rFonts w:asciiTheme="minorHAnsi" w:eastAsiaTheme="minorEastAsia" w:hAnsiTheme="minorHAnsi" w:cstheme="minorBidi"/>
            <w:b w:val="0"/>
            <w:noProof/>
            <w:sz w:val="22"/>
            <w:szCs w:val="22"/>
            <w:lang w:val="en-US" w:eastAsia="zh-CN"/>
          </w:rPr>
          <w:tab/>
        </w:r>
        <w:r w:rsidR="00723449" w:rsidRPr="00AF4605">
          <w:rPr>
            <w:rStyle w:val="Hyperlink"/>
            <w:rFonts w:eastAsia="宋体"/>
            <w:noProof/>
          </w:rPr>
          <w:t>For AI based CSI/BM, when a UE-side model or two-sided model is used, gNB could be responsible for AI model monitoring and the corresponding AI model selection/(de)activation/switch/fallback decision making</w:t>
        </w:r>
        <w:r w:rsidR="00723449" w:rsidRPr="00AF4605">
          <w:rPr>
            <w:rStyle w:val="Hyperlink"/>
            <w:noProof/>
          </w:rPr>
          <w:t>.</w:t>
        </w:r>
      </w:hyperlink>
    </w:p>
    <w:p w14:paraId="4264CEDE" w14:textId="43BF8464" w:rsidR="00723449" w:rsidRDefault="005E05B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4626975" w:history="1">
        <w:r w:rsidR="00723449" w:rsidRPr="00AF4605">
          <w:rPr>
            <w:rStyle w:val="Hyperlink"/>
            <w:rFonts w:eastAsia="宋体"/>
            <w:noProof/>
            <w14:scene3d>
              <w14:camera w14:prst="orthographicFront"/>
              <w14:lightRig w14:rig="threePt" w14:dir="t">
                <w14:rot w14:lat="0" w14:lon="0" w14:rev="0"/>
              </w14:lightRig>
            </w14:scene3d>
          </w:rPr>
          <w:t>Observation 2</w:t>
        </w:r>
        <w:r w:rsidR="00723449">
          <w:rPr>
            <w:rFonts w:asciiTheme="minorHAnsi" w:eastAsiaTheme="minorEastAsia" w:hAnsiTheme="minorHAnsi" w:cstheme="minorBidi"/>
            <w:b w:val="0"/>
            <w:noProof/>
            <w:sz w:val="22"/>
            <w:szCs w:val="22"/>
            <w:lang w:val="en-US" w:eastAsia="zh-CN"/>
          </w:rPr>
          <w:tab/>
        </w:r>
        <w:r w:rsidR="00723449" w:rsidRPr="00AF4605">
          <w:rPr>
            <w:rStyle w:val="Hyperlink"/>
            <w:rFonts w:eastAsia="宋体"/>
            <w:noProof/>
          </w:rPr>
          <w:t>For AI based positioning, when a UE-side model is used, LMF could make the AI model selection/(de)activation/switch/fallback decision.</w:t>
        </w:r>
      </w:hyperlink>
    </w:p>
    <w:p w14:paraId="7E6CB4BC" w14:textId="306104E6"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151637E5" w14:textId="29DDE4A4" w:rsidR="00430A49" w:rsidRPr="00B257A3"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6227FB56" w14:textId="47A349A9" w:rsidR="00723449" w:rsidRDefault="00DB220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34626976" w:history="1">
        <w:r w:rsidR="00723449" w:rsidRPr="00630809">
          <w:rPr>
            <w:rStyle w:val="Hyperlink"/>
            <w:rFonts w:eastAsia="宋体"/>
            <w:noProof/>
          </w:rPr>
          <w:t>Proposal 1</w:t>
        </w:r>
        <w:r w:rsidR="00723449">
          <w:rPr>
            <w:rFonts w:asciiTheme="minorHAnsi" w:eastAsiaTheme="minorEastAsia" w:hAnsiTheme="minorHAnsi" w:cstheme="minorBidi"/>
            <w:b w:val="0"/>
            <w:noProof/>
            <w:sz w:val="22"/>
            <w:szCs w:val="22"/>
            <w:lang w:val="en-US" w:eastAsia="zh-CN"/>
          </w:rPr>
          <w:tab/>
        </w:r>
        <w:r w:rsidR="00723449" w:rsidRPr="00630809">
          <w:rPr>
            <w:rStyle w:val="Hyperlink"/>
            <w:rFonts w:eastAsia="宋体"/>
            <w:noProof/>
          </w:rPr>
          <w:t>For AI based CSI/BM, to support model transfer Solution 2a/2b/4, RAN2 studies approaches for the gNB to be aware of the UE side/part model, e.g., by UE notification after the model transfer.</w:t>
        </w:r>
      </w:hyperlink>
    </w:p>
    <w:p w14:paraId="32E1FFDD" w14:textId="64DE236D" w:rsidR="00723449" w:rsidRDefault="005E05B7">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626977" w:history="1">
        <w:r w:rsidR="00723449" w:rsidRPr="00630809">
          <w:rPr>
            <w:rStyle w:val="Hyperlink"/>
            <w:rFonts w:eastAsia="宋体"/>
            <w:noProof/>
          </w:rPr>
          <w:t>Proposal 2</w:t>
        </w:r>
        <w:r w:rsidR="00723449">
          <w:rPr>
            <w:rFonts w:asciiTheme="minorHAnsi" w:eastAsiaTheme="minorEastAsia" w:hAnsiTheme="minorHAnsi" w:cstheme="minorBidi"/>
            <w:b w:val="0"/>
            <w:noProof/>
            <w:sz w:val="22"/>
            <w:szCs w:val="22"/>
            <w:lang w:val="en-US" w:eastAsia="zh-CN"/>
          </w:rPr>
          <w:tab/>
        </w:r>
        <w:r w:rsidR="00723449" w:rsidRPr="00630809">
          <w:rPr>
            <w:rStyle w:val="Hyperlink"/>
            <w:rFonts w:eastAsia="宋体"/>
            <w:noProof/>
          </w:rPr>
          <w:t>For AI based positioning, to support model transfer Solution 4, RAN2 studies approaches for the LMF to be aware of the UE side model, e.g., by UE notification after the model transfer.</w:t>
        </w:r>
      </w:hyperlink>
    </w:p>
    <w:p w14:paraId="433300D9" w14:textId="23219129"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1F36E6E3" w14:textId="09AE256A" w:rsidR="00CE73A4" w:rsidRDefault="00CE73A4" w:rsidP="00165733">
      <w:pPr>
        <w:rPr>
          <w:rFonts w:eastAsia="宋体"/>
          <w:lang w:eastAsia="zh-CN"/>
        </w:rPr>
      </w:pPr>
      <w:r>
        <w:rPr>
          <w:rFonts w:eastAsia="宋体"/>
          <w:lang w:eastAsia="zh-CN"/>
        </w:rPr>
        <w:t>[</w:t>
      </w:r>
      <w:r w:rsidR="00793B66">
        <w:rPr>
          <w:rFonts w:eastAsia="宋体"/>
          <w:lang w:eastAsia="zh-CN"/>
        </w:rPr>
        <w:t>1</w:t>
      </w:r>
      <w:r>
        <w:rPr>
          <w:rFonts w:eastAsia="宋体"/>
          <w:lang w:eastAsia="zh-CN"/>
        </w:rPr>
        <w:t xml:space="preserve">] </w:t>
      </w:r>
      <w:r w:rsidRPr="00CE73A4">
        <w:rPr>
          <w:rFonts w:eastAsia="宋体"/>
          <w:lang w:eastAsia="zh-CN"/>
        </w:rPr>
        <w:t>R2-2302268</w:t>
      </w:r>
      <w:r w:rsidRPr="00CE73A4">
        <w:rPr>
          <w:rFonts w:eastAsia="宋体"/>
          <w:lang w:eastAsia="zh-CN"/>
        </w:rPr>
        <w:tab/>
        <w:t>Report of Offline 027 model transfer delivery (Huawei)</w:t>
      </w:r>
      <w:r w:rsidRPr="00CE73A4">
        <w:rPr>
          <w:rFonts w:eastAsia="宋体"/>
          <w:lang w:eastAsia="zh-CN"/>
        </w:rPr>
        <w:tab/>
        <w:t>Huawei</w:t>
      </w:r>
    </w:p>
    <w:p w14:paraId="40AFBBBE" w14:textId="394C16C2" w:rsidR="00793B66" w:rsidRDefault="00793B66" w:rsidP="00F3776B">
      <w:pPr>
        <w:rPr>
          <w:rFonts w:eastAsia="宋体"/>
          <w:lang w:eastAsia="zh-CN"/>
        </w:rPr>
      </w:pPr>
      <w:r>
        <w:rPr>
          <w:rFonts w:eastAsia="宋体"/>
          <w:lang w:eastAsia="zh-CN"/>
        </w:rPr>
        <w:t>[2]</w:t>
      </w:r>
      <w:r w:rsidR="00826C35" w:rsidRPr="00826C35">
        <w:t xml:space="preserve"> </w:t>
      </w:r>
      <w:r w:rsidR="00F3776B" w:rsidRPr="00F3776B">
        <w:rPr>
          <w:rFonts w:eastAsia="宋体"/>
          <w:lang w:eastAsia="zh-CN"/>
        </w:rPr>
        <w:t>R2-2305680</w:t>
      </w:r>
      <w:r w:rsidR="00F3776B">
        <w:rPr>
          <w:rFonts w:eastAsia="宋体"/>
          <w:lang w:eastAsia="zh-CN"/>
        </w:rPr>
        <w:tab/>
      </w:r>
      <w:r w:rsidR="00F3776B" w:rsidRPr="00F3776B">
        <w:rPr>
          <w:rFonts w:eastAsia="宋体"/>
          <w:lang w:eastAsia="zh-CN"/>
        </w:rPr>
        <w:t>Discussion on AI framework and functionality mapping</w:t>
      </w:r>
      <w:r w:rsidR="00826C35">
        <w:rPr>
          <w:rFonts w:eastAsia="宋体"/>
          <w:lang w:eastAsia="zh-CN"/>
        </w:rPr>
        <w:tab/>
        <w:t>Lenovo</w:t>
      </w:r>
    </w:p>
    <w:sectPr w:rsidR="00793B6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BB1F8" w14:textId="77777777" w:rsidR="007F3FAD" w:rsidRDefault="007F3FAD">
      <w:pPr>
        <w:spacing w:after="0"/>
      </w:pPr>
      <w:r>
        <w:separator/>
      </w:r>
    </w:p>
  </w:endnote>
  <w:endnote w:type="continuationSeparator" w:id="0">
    <w:p w14:paraId="297A6E1A" w14:textId="77777777" w:rsidR="007F3FAD" w:rsidRDefault="007F3FAD">
      <w:pPr>
        <w:spacing w:after="0"/>
      </w:pPr>
      <w:r>
        <w:continuationSeparator/>
      </w:r>
    </w:p>
  </w:endnote>
  <w:endnote w:type="continuationNotice" w:id="1">
    <w:p w14:paraId="6F0C2F29" w14:textId="77777777" w:rsidR="007F3FAD" w:rsidRDefault="007F3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7960" w14:textId="77777777" w:rsidR="007F3FAD" w:rsidRDefault="007F3FAD">
      <w:pPr>
        <w:spacing w:after="0"/>
      </w:pPr>
      <w:r>
        <w:separator/>
      </w:r>
    </w:p>
  </w:footnote>
  <w:footnote w:type="continuationSeparator" w:id="0">
    <w:p w14:paraId="6130C06F" w14:textId="77777777" w:rsidR="007F3FAD" w:rsidRDefault="007F3FAD">
      <w:pPr>
        <w:spacing w:after="0"/>
      </w:pPr>
      <w:r>
        <w:continuationSeparator/>
      </w:r>
    </w:p>
  </w:footnote>
  <w:footnote w:type="continuationNotice" w:id="1">
    <w:p w14:paraId="63A218A2" w14:textId="77777777" w:rsidR="007F3FAD" w:rsidRDefault="007F3F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31"/>
  </w:num>
  <w:num w:numId="2" w16cid:durableId="1318144947">
    <w:abstractNumId w:val="28"/>
  </w:num>
  <w:num w:numId="3" w16cid:durableId="990252826">
    <w:abstractNumId w:val="20"/>
  </w:num>
  <w:num w:numId="4" w16cid:durableId="1499688829">
    <w:abstractNumId w:val="6"/>
  </w:num>
  <w:num w:numId="5" w16cid:durableId="1963414938">
    <w:abstractNumId w:val="17"/>
  </w:num>
  <w:num w:numId="6" w16cid:durableId="609704568">
    <w:abstractNumId w:val="22"/>
  </w:num>
  <w:num w:numId="7" w16cid:durableId="1672247834">
    <w:abstractNumId w:val="26"/>
  </w:num>
  <w:num w:numId="8" w16cid:durableId="249626638">
    <w:abstractNumId w:val="32"/>
  </w:num>
  <w:num w:numId="9" w16cid:durableId="1390493707">
    <w:abstractNumId w:val="25"/>
  </w:num>
  <w:num w:numId="10" w16cid:durableId="1354382464">
    <w:abstractNumId w:val="23"/>
  </w:num>
  <w:num w:numId="11" w16cid:durableId="466515275">
    <w:abstractNumId w:val="17"/>
    <w:lvlOverride w:ilvl="0">
      <w:startOverride w:val="1"/>
    </w:lvlOverride>
  </w:num>
  <w:num w:numId="12" w16cid:durableId="1011953372">
    <w:abstractNumId w:val="22"/>
    <w:lvlOverride w:ilvl="0">
      <w:startOverride w:val="1"/>
    </w:lvlOverride>
  </w:num>
  <w:num w:numId="13" w16cid:durableId="1365905674">
    <w:abstractNumId w:val="17"/>
    <w:lvlOverride w:ilvl="0">
      <w:startOverride w:val="1"/>
    </w:lvlOverride>
  </w:num>
  <w:num w:numId="14" w16cid:durableId="847478145">
    <w:abstractNumId w:val="34"/>
  </w:num>
  <w:num w:numId="15" w16cid:durableId="823276333">
    <w:abstractNumId w:val="16"/>
  </w:num>
  <w:num w:numId="16" w16cid:durableId="2099331235">
    <w:abstractNumId w:val="27"/>
  </w:num>
  <w:num w:numId="17" w16cid:durableId="612172746">
    <w:abstractNumId w:val="1"/>
  </w:num>
  <w:num w:numId="18" w16cid:durableId="1222248332">
    <w:abstractNumId w:val="8"/>
  </w:num>
  <w:num w:numId="19" w16cid:durableId="1420905285">
    <w:abstractNumId w:val="7"/>
  </w:num>
  <w:num w:numId="20" w16cid:durableId="729185214">
    <w:abstractNumId w:val="17"/>
  </w:num>
  <w:num w:numId="21" w16cid:durableId="1648627514">
    <w:abstractNumId w:val="3"/>
  </w:num>
  <w:num w:numId="22" w16cid:durableId="1865171419">
    <w:abstractNumId w:val="19"/>
  </w:num>
  <w:num w:numId="23" w16cid:durableId="1301576186">
    <w:abstractNumId w:val="2"/>
  </w:num>
  <w:num w:numId="24" w16cid:durableId="1260723169">
    <w:abstractNumId w:val="13"/>
  </w:num>
  <w:num w:numId="25" w16cid:durableId="11994401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24"/>
  </w:num>
  <w:num w:numId="27" w16cid:durableId="425540191">
    <w:abstractNumId w:val="35"/>
  </w:num>
  <w:num w:numId="28" w16cid:durableId="923338336">
    <w:abstractNumId w:val="15"/>
  </w:num>
  <w:num w:numId="29" w16cid:durableId="1879389259">
    <w:abstractNumId w:val="36"/>
  </w:num>
  <w:num w:numId="30" w16cid:durableId="1199514275">
    <w:abstractNumId w:val="18"/>
  </w:num>
  <w:num w:numId="31" w16cid:durableId="440951343">
    <w:abstractNumId w:val="9"/>
  </w:num>
  <w:num w:numId="32" w16cid:durableId="1390574721">
    <w:abstractNumId w:val="10"/>
  </w:num>
  <w:num w:numId="33" w16cid:durableId="1985505945">
    <w:abstractNumId w:val="12"/>
  </w:num>
  <w:num w:numId="34" w16cid:durableId="1876579890">
    <w:abstractNumId w:val="29"/>
  </w:num>
  <w:num w:numId="35" w16cid:durableId="1845977418">
    <w:abstractNumId w:val="5"/>
  </w:num>
  <w:num w:numId="36" w16cid:durableId="1125660264">
    <w:abstractNumId w:val="21"/>
  </w:num>
  <w:num w:numId="37" w16cid:durableId="1791898913">
    <w:abstractNumId w:val="4"/>
  </w:num>
  <w:num w:numId="38" w16cid:durableId="2082943998">
    <w:abstractNumId w:val="30"/>
  </w:num>
  <w:num w:numId="39" w16cid:durableId="1082995877">
    <w:abstractNumId w:val="33"/>
  </w:num>
  <w:num w:numId="40" w16cid:durableId="1101411728">
    <w:abstractNumId w:val="0"/>
  </w:num>
  <w:num w:numId="41" w16cid:durableId="183359510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A38"/>
    <w:rsid w:val="0000344E"/>
    <w:rsid w:val="0000482F"/>
    <w:rsid w:val="00005DED"/>
    <w:rsid w:val="00006186"/>
    <w:rsid w:val="00006236"/>
    <w:rsid w:val="00007FDB"/>
    <w:rsid w:val="000104C6"/>
    <w:rsid w:val="00010B23"/>
    <w:rsid w:val="00011B32"/>
    <w:rsid w:val="000125EB"/>
    <w:rsid w:val="0001447C"/>
    <w:rsid w:val="000152BF"/>
    <w:rsid w:val="00015439"/>
    <w:rsid w:val="0001548E"/>
    <w:rsid w:val="00015561"/>
    <w:rsid w:val="000161EA"/>
    <w:rsid w:val="00016F2D"/>
    <w:rsid w:val="00017F23"/>
    <w:rsid w:val="000212BF"/>
    <w:rsid w:val="000238DF"/>
    <w:rsid w:val="00023C76"/>
    <w:rsid w:val="00023E1B"/>
    <w:rsid w:val="00025166"/>
    <w:rsid w:val="0002519A"/>
    <w:rsid w:val="0002644D"/>
    <w:rsid w:val="0002710A"/>
    <w:rsid w:val="0002751E"/>
    <w:rsid w:val="00027610"/>
    <w:rsid w:val="00027A4F"/>
    <w:rsid w:val="0003076B"/>
    <w:rsid w:val="00031A32"/>
    <w:rsid w:val="0003207D"/>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A56"/>
    <w:rsid w:val="00044ACC"/>
    <w:rsid w:val="00044D43"/>
    <w:rsid w:val="00044D58"/>
    <w:rsid w:val="00045418"/>
    <w:rsid w:val="000455D1"/>
    <w:rsid w:val="00045B6F"/>
    <w:rsid w:val="00045E16"/>
    <w:rsid w:val="00046BB2"/>
    <w:rsid w:val="00047723"/>
    <w:rsid w:val="000507F8"/>
    <w:rsid w:val="00050EE9"/>
    <w:rsid w:val="00050F9D"/>
    <w:rsid w:val="00051171"/>
    <w:rsid w:val="00051EF1"/>
    <w:rsid w:val="00052481"/>
    <w:rsid w:val="00052ACC"/>
    <w:rsid w:val="00052B05"/>
    <w:rsid w:val="00052C2A"/>
    <w:rsid w:val="00053DA9"/>
    <w:rsid w:val="00053E1C"/>
    <w:rsid w:val="00055D38"/>
    <w:rsid w:val="00055F0C"/>
    <w:rsid w:val="00055FE0"/>
    <w:rsid w:val="0005719B"/>
    <w:rsid w:val="00057D99"/>
    <w:rsid w:val="00057DFB"/>
    <w:rsid w:val="00057EDE"/>
    <w:rsid w:val="00060097"/>
    <w:rsid w:val="000600EA"/>
    <w:rsid w:val="000602D3"/>
    <w:rsid w:val="00061A98"/>
    <w:rsid w:val="00064369"/>
    <w:rsid w:val="00064EB3"/>
    <w:rsid w:val="000655EC"/>
    <w:rsid w:val="000656D4"/>
    <w:rsid w:val="000660B9"/>
    <w:rsid w:val="00066263"/>
    <w:rsid w:val="00066282"/>
    <w:rsid w:val="00066B30"/>
    <w:rsid w:val="0006710A"/>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33D3"/>
    <w:rsid w:val="000939B8"/>
    <w:rsid w:val="00093A2B"/>
    <w:rsid w:val="0009436B"/>
    <w:rsid w:val="000957C6"/>
    <w:rsid w:val="00095F23"/>
    <w:rsid w:val="00096638"/>
    <w:rsid w:val="00096B3B"/>
    <w:rsid w:val="00096F96"/>
    <w:rsid w:val="000974B1"/>
    <w:rsid w:val="00097AFE"/>
    <w:rsid w:val="000A15E0"/>
    <w:rsid w:val="000A2939"/>
    <w:rsid w:val="000A31C9"/>
    <w:rsid w:val="000A4924"/>
    <w:rsid w:val="000A52FF"/>
    <w:rsid w:val="000A5729"/>
    <w:rsid w:val="000B0645"/>
    <w:rsid w:val="000B13AB"/>
    <w:rsid w:val="000B2345"/>
    <w:rsid w:val="000B4F24"/>
    <w:rsid w:val="000B5FD4"/>
    <w:rsid w:val="000B67CB"/>
    <w:rsid w:val="000B75D3"/>
    <w:rsid w:val="000B7744"/>
    <w:rsid w:val="000C0771"/>
    <w:rsid w:val="000C0874"/>
    <w:rsid w:val="000C192F"/>
    <w:rsid w:val="000C2B8B"/>
    <w:rsid w:val="000C3FCD"/>
    <w:rsid w:val="000C421F"/>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51B2"/>
    <w:rsid w:val="000D6069"/>
    <w:rsid w:val="000D7853"/>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60FF"/>
    <w:rsid w:val="000F6242"/>
    <w:rsid w:val="00100365"/>
    <w:rsid w:val="0010107C"/>
    <w:rsid w:val="00102032"/>
    <w:rsid w:val="001033B4"/>
    <w:rsid w:val="00104FF1"/>
    <w:rsid w:val="001053B7"/>
    <w:rsid w:val="00105830"/>
    <w:rsid w:val="001061B5"/>
    <w:rsid w:val="001063E9"/>
    <w:rsid w:val="001065F9"/>
    <w:rsid w:val="0011026A"/>
    <w:rsid w:val="001119D6"/>
    <w:rsid w:val="00112B44"/>
    <w:rsid w:val="001130BC"/>
    <w:rsid w:val="00115FF7"/>
    <w:rsid w:val="001176E9"/>
    <w:rsid w:val="00117BBA"/>
    <w:rsid w:val="0012011D"/>
    <w:rsid w:val="00120199"/>
    <w:rsid w:val="00120983"/>
    <w:rsid w:val="001209A4"/>
    <w:rsid w:val="001219AD"/>
    <w:rsid w:val="00121E34"/>
    <w:rsid w:val="001231C3"/>
    <w:rsid w:val="00123BD6"/>
    <w:rsid w:val="00123FF4"/>
    <w:rsid w:val="0012480F"/>
    <w:rsid w:val="00126817"/>
    <w:rsid w:val="00126DE3"/>
    <w:rsid w:val="001273EF"/>
    <w:rsid w:val="001307B0"/>
    <w:rsid w:val="00130871"/>
    <w:rsid w:val="0013096F"/>
    <w:rsid w:val="00131266"/>
    <w:rsid w:val="001313AB"/>
    <w:rsid w:val="0013144E"/>
    <w:rsid w:val="00131BD5"/>
    <w:rsid w:val="00132AD1"/>
    <w:rsid w:val="001335D9"/>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4E34"/>
    <w:rsid w:val="00145155"/>
    <w:rsid w:val="0014617A"/>
    <w:rsid w:val="001462A8"/>
    <w:rsid w:val="001463F9"/>
    <w:rsid w:val="00146975"/>
    <w:rsid w:val="00146CCD"/>
    <w:rsid w:val="00146E02"/>
    <w:rsid w:val="00147072"/>
    <w:rsid w:val="0014779B"/>
    <w:rsid w:val="00147EB8"/>
    <w:rsid w:val="0015034F"/>
    <w:rsid w:val="00150518"/>
    <w:rsid w:val="00150F2B"/>
    <w:rsid w:val="001524A5"/>
    <w:rsid w:val="001539F6"/>
    <w:rsid w:val="00154EFB"/>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BE7"/>
    <w:rsid w:val="001812D6"/>
    <w:rsid w:val="0018196B"/>
    <w:rsid w:val="00181FDE"/>
    <w:rsid w:val="00182C64"/>
    <w:rsid w:val="001835AC"/>
    <w:rsid w:val="001835CB"/>
    <w:rsid w:val="00183C1A"/>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3FC"/>
    <w:rsid w:val="001A0BCA"/>
    <w:rsid w:val="001A0D58"/>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6B2D"/>
    <w:rsid w:val="001C6B66"/>
    <w:rsid w:val="001C6BB6"/>
    <w:rsid w:val="001C718C"/>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40AC"/>
    <w:rsid w:val="001E4F0E"/>
    <w:rsid w:val="001E5034"/>
    <w:rsid w:val="001E6895"/>
    <w:rsid w:val="001E6DAB"/>
    <w:rsid w:val="001F03E3"/>
    <w:rsid w:val="001F12A9"/>
    <w:rsid w:val="001F3E4D"/>
    <w:rsid w:val="001F403A"/>
    <w:rsid w:val="001F437B"/>
    <w:rsid w:val="001F43CE"/>
    <w:rsid w:val="001F65A7"/>
    <w:rsid w:val="001F6CE8"/>
    <w:rsid w:val="001F6F77"/>
    <w:rsid w:val="00200361"/>
    <w:rsid w:val="00202EB0"/>
    <w:rsid w:val="0020311B"/>
    <w:rsid w:val="00204828"/>
    <w:rsid w:val="00206576"/>
    <w:rsid w:val="00206876"/>
    <w:rsid w:val="00210259"/>
    <w:rsid w:val="00210E72"/>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219A"/>
    <w:rsid w:val="002250DF"/>
    <w:rsid w:val="00225817"/>
    <w:rsid w:val="002262D0"/>
    <w:rsid w:val="00226544"/>
    <w:rsid w:val="00230104"/>
    <w:rsid w:val="00231520"/>
    <w:rsid w:val="00231827"/>
    <w:rsid w:val="00232F6B"/>
    <w:rsid w:val="00233221"/>
    <w:rsid w:val="00233D34"/>
    <w:rsid w:val="0023453F"/>
    <w:rsid w:val="00234D81"/>
    <w:rsid w:val="002357DF"/>
    <w:rsid w:val="00236F69"/>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3C4C"/>
    <w:rsid w:val="002645E2"/>
    <w:rsid w:val="00264AD8"/>
    <w:rsid w:val="00264C3A"/>
    <w:rsid w:val="00264C64"/>
    <w:rsid w:val="00265249"/>
    <w:rsid w:val="00265959"/>
    <w:rsid w:val="002661CF"/>
    <w:rsid w:val="002672F8"/>
    <w:rsid w:val="00267A07"/>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CC9"/>
    <w:rsid w:val="002801FA"/>
    <w:rsid w:val="00281081"/>
    <w:rsid w:val="002811CB"/>
    <w:rsid w:val="0028154D"/>
    <w:rsid w:val="00282DA6"/>
    <w:rsid w:val="0028307F"/>
    <w:rsid w:val="00283E0E"/>
    <w:rsid w:val="00285549"/>
    <w:rsid w:val="002858F3"/>
    <w:rsid w:val="00286EB5"/>
    <w:rsid w:val="00287842"/>
    <w:rsid w:val="00287C33"/>
    <w:rsid w:val="00287D2D"/>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11E2"/>
    <w:rsid w:val="002A14AC"/>
    <w:rsid w:val="002A18FF"/>
    <w:rsid w:val="002A1BE6"/>
    <w:rsid w:val="002A239B"/>
    <w:rsid w:val="002A3080"/>
    <w:rsid w:val="002A49B0"/>
    <w:rsid w:val="002A527D"/>
    <w:rsid w:val="002A61CD"/>
    <w:rsid w:val="002A66DA"/>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6CC2"/>
    <w:rsid w:val="002C7B13"/>
    <w:rsid w:val="002D008C"/>
    <w:rsid w:val="002D0681"/>
    <w:rsid w:val="002D0AF8"/>
    <w:rsid w:val="002D1332"/>
    <w:rsid w:val="002D133D"/>
    <w:rsid w:val="002D1FBB"/>
    <w:rsid w:val="002D2189"/>
    <w:rsid w:val="002D24A9"/>
    <w:rsid w:val="002D30EC"/>
    <w:rsid w:val="002D3106"/>
    <w:rsid w:val="002D43E2"/>
    <w:rsid w:val="002D67F3"/>
    <w:rsid w:val="002D7301"/>
    <w:rsid w:val="002D7F54"/>
    <w:rsid w:val="002E00CE"/>
    <w:rsid w:val="002E0C3B"/>
    <w:rsid w:val="002E144B"/>
    <w:rsid w:val="002E2050"/>
    <w:rsid w:val="002E2445"/>
    <w:rsid w:val="002E247A"/>
    <w:rsid w:val="002E2DB8"/>
    <w:rsid w:val="002E2FF9"/>
    <w:rsid w:val="002E33D2"/>
    <w:rsid w:val="002E400B"/>
    <w:rsid w:val="002E43B0"/>
    <w:rsid w:val="002E4911"/>
    <w:rsid w:val="002E4DF2"/>
    <w:rsid w:val="002E6912"/>
    <w:rsid w:val="002E79E3"/>
    <w:rsid w:val="002E7B81"/>
    <w:rsid w:val="002E7D34"/>
    <w:rsid w:val="002E7EC8"/>
    <w:rsid w:val="002F00F4"/>
    <w:rsid w:val="002F0973"/>
    <w:rsid w:val="002F1425"/>
    <w:rsid w:val="002F1940"/>
    <w:rsid w:val="002F2F35"/>
    <w:rsid w:val="002F2FF1"/>
    <w:rsid w:val="002F3AE5"/>
    <w:rsid w:val="002F73B4"/>
    <w:rsid w:val="0030028B"/>
    <w:rsid w:val="00301FCF"/>
    <w:rsid w:val="003029C9"/>
    <w:rsid w:val="0030492B"/>
    <w:rsid w:val="0030494D"/>
    <w:rsid w:val="00304C51"/>
    <w:rsid w:val="00305878"/>
    <w:rsid w:val="00305D16"/>
    <w:rsid w:val="00305D46"/>
    <w:rsid w:val="00305F8F"/>
    <w:rsid w:val="003063FA"/>
    <w:rsid w:val="0030717C"/>
    <w:rsid w:val="00307219"/>
    <w:rsid w:val="0030723B"/>
    <w:rsid w:val="00307684"/>
    <w:rsid w:val="0031139C"/>
    <w:rsid w:val="00311454"/>
    <w:rsid w:val="003115ED"/>
    <w:rsid w:val="00312232"/>
    <w:rsid w:val="0031246A"/>
    <w:rsid w:val="00314A71"/>
    <w:rsid w:val="00314F6D"/>
    <w:rsid w:val="00315F65"/>
    <w:rsid w:val="00316148"/>
    <w:rsid w:val="0031619A"/>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72D4"/>
    <w:rsid w:val="00347EE1"/>
    <w:rsid w:val="00350045"/>
    <w:rsid w:val="00353A6A"/>
    <w:rsid w:val="00355672"/>
    <w:rsid w:val="00355A58"/>
    <w:rsid w:val="0035645B"/>
    <w:rsid w:val="00356981"/>
    <w:rsid w:val="00357104"/>
    <w:rsid w:val="0035712A"/>
    <w:rsid w:val="003578CE"/>
    <w:rsid w:val="0036145B"/>
    <w:rsid w:val="00362B9A"/>
    <w:rsid w:val="0036354C"/>
    <w:rsid w:val="00363E36"/>
    <w:rsid w:val="00363F4D"/>
    <w:rsid w:val="003640CC"/>
    <w:rsid w:val="00364527"/>
    <w:rsid w:val="0036531B"/>
    <w:rsid w:val="00367582"/>
    <w:rsid w:val="00370410"/>
    <w:rsid w:val="00370471"/>
    <w:rsid w:val="00371AD1"/>
    <w:rsid w:val="00371DCF"/>
    <w:rsid w:val="00372248"/>
    <w:rsid w:val="00372A38"/>
    <w:rsid w:val="00372BDD"/>
    <w:rsid w:val="00372C18"/>
    <w:rsid w:val="003731E0"/>
    <w:rsid w:val="00373920"/>
    <w:rsid w:val="00374561"/>
    <w:rsid w:val="00374EE3"/>
    <w:rsid w:val="00375808"/>
    <w:rsid w:val="003766FB"/>
    <w:rsid w:val="00377AD1"/>
    <w:rsid w:val="00377F17"/>
    <w:rsid w:val="00383175"/>
    <w:rsid w:val="00383545"/>
    <w:rsid w:val="00383CA3"/>
    <w:rsid w:val="00384100"/>
    <w:rsid w:val="0038675F"/>
    <w:rsid w:val="00390BAA"/>
    <w:rsid w:val="00391A17"/>
    <w:rsid w:val="00391FCF"/>
    <w:rsid w:val="003928AC"/>
    <w:rsid w:val="00392F43"/>
    <w:rsid w:val="00393F6F"/>
    <w:rsid w:val="003945F3"/>
    <w:rsid w:val="00395631"/>
    <w:rsid w:val="0039698A"/>
    <w:rsid w:val="00396B66"/>
    <w:rsid w:val="00397FDA"/>
    <w:rsid w:val="003A0259"/>
    <w:rsid w:val="003A0F5D"/>
    <w:rsid w:val="003A18D4"/>
    <w:rsid w:val="003A4530"/>
    <w:rsid w:val="003A4C6E"/>
    <w:rsid w:val="003A4F35"/>
    <w:rsid w:val="003A5512"/>
    <w:rsid w:val="003A76A3"/>
    <w:rsid w:val="003A7999"/>
    <w:rsid w:val="003B05B1"/>
    <w:rsid w:val="003B1006"/>
    <w:rsid w:val="003B34A4"/>
    <w:rsid w:val="003B34DB"/>
    <w:rsid w:val="003B3B8D"/>
    <w:rsid w:val="003B3BAD"/>
    <w:rsid w:val="003B6329"/>
    <w:rsid w:val="003B65AE"/>
    <w:rsid w:val="003B6C99"/>
    <w:rsid w:val="003B6D6E"/>
    <w:rsid w:val="003B6DEC"/>
    <w:rsid w:val="003B7625"/>
    <w:rsid w:val="003B77EA"/>
    <w:rsid w:val="003B7DAB"/>
    <w:rsid w:val="003B7F7B"/>
    <w:rsid w:val="003B7F83"/>
    <w:rsid w:val="003C02E8"/>
    <w:rsid w:val="003C2025"/>
    <w:rsid w:val="003C21CB"/>
    <w:rsid w:val="003C2B19"/>
    <w:rsid w:val="003C33F7"/>
    <w:rsid w:val="003C3872"/>
    <w:rsid w:val="003C4057"/>
    <w:rsid w:val="003C43EF"/>
    <w:rsid w:val="003C5EC9"/>
    <w:rsid w:val="003C6995"/>
    <w:rsid w:val="003C75CD"/>
    <w:rsid w:val="003D00A2"/>
    <w:rsid w:val="003D1AC2"/>
    <w:rsid w:val="003D207E"/>
    <w:rsid w:val="003D2090"/>
    <w:rsid w:val="003D2956"/>
    <w:rsid w:val="003D377D"/>
    <w:rsid w:val="003D3F18"/>
    <w:rsid w:val="003D457D"/>
    <w:rsid w:val="003D5ED1"/>
    <w:rsid w:val="003D6ABF"/>
    <w:rsid w:val="003D6AFA"/>
    <w:rsid w:val="003D7BDE"/>
    <w:rsid w:val="003D7FBC"/>
    <w:rsid w:val="003E1D71"/>
    <w:rsid w:val="003E3AB7"/>
    <w:rsid w:val="003E432D"/>
    <w:rsid w:val="003E6944"/>
    <w:rsid w:val="003E6BF1"/>
    <w:rsid w:val="003E73ED"/>
    <w:rsid w:val="003E7C6A"/>
    <w:rsid w:val="003F2317"/>
    <w:rsid w:val="003F2444"/>
    <w:rsid w:val="003F24B2"/>
    <w:rsid w:val="003F2E16"/>
    <w:rsid w:val="003F41D0"/>
    <w:rsid w:val="003F43EA"/>
    <w:rsid w:val="003F4968"/>
    <w:rsid w:val="003F4B95"/>
    <w:rsid w:val="003F6601"/>
    <w:rsid w:val="003F6CBE"/>
    <w:rsid w:val="003F6D7D"/>
    <w:rsid w:val="003F6D9A"/>
    <w:rsid w:val="003F6FEC"/>
    <w:rsid w:val="004006C6"/>
    <w:rsid w:val="00400AD3"/>
    <w:rsid w:val="0040218B"/>
    <w:rsid w:val="00402510"/>
    <w:rsid w:val="00403CD5"/>
    <w:rsid w:val="00403F15"/>
    <w:rsid w:val="00403F24"/>
    <w:rsid w:val="004049C5"/>
    <w:rsid w:val="00405B63"/>
    <w:rsid w:val="00405E50"/>
    <w:rsid w:val="00406A8A"/>
    <w:rsid w:val="00407B8E"/>
    <w:rsid w:val="00411F13"/>
    <w:rsid w:val="00412544"/>
    <w:rsid w:val="0041270F"/>
    <w:rsid w:val="00413283"/>
    <w:rsid w:val="0041364A"/>
    <w:rsid w:val="00413999"/>
    <w:rsid w:val="0041418E"/>
    <w:rsid w:val="004145A1"/>
    <w:rsid w:val="00414902"/>
    <w:rsid w:val="004156CD"/>
    <w:rsid w:val="00415C50"/>
    <w:rsid w:val="00415C68"/>
    <w:rsid w:val="004160EA"/>
    <w:rsid w:val="00417AE1"/>
    <w:rsid w:val="004213FC"/>
    <w:rsid w:val="0042214C"/>
    <w:rsid w:val="00422D42"/>
    <w:rsid w:val="00423E17"/>
    <w:rsid w:val="00424105"/>
    <w:rsid w:val="0042453F"/>
    <w:rsid w:val="00424BB6"/>
    <w:rsid w:val="0042544B"/>
    <w:rsid w:val="00425FCA"/>
    <w:rsid w:val="004262EA"/>
    <w:rsid w:val="004267EA"/>
    <w:rsid w:val="00427128"/>
    <w:rsid w:val="00427A11"/>
    <w:rsid w:val="00427B45"/>
    <w:rsid w:val="00430481"/>
    <w:rsid w:val="00430A49"/>
    <w:rsid w:val="00430C0E"/>
    <w:rsid w:val="00431578"/>
    <w:rsid w:val="0043179F"/>
    <w:rsid w:val="0043198F"/>
    <w:rsid w:val="00432C3F"/>
    <w:rsid w:val="00433500"/>
    <w:rsid w:val="00433E6B"/>
    <w:rsid w:val="00433F71"/>
    <w:rsid w:val="00434D7E"/>
    <w:rsid w:val="004376E8"/>
    <w:rsid w:val="004403FA"/>
    <w:rsid w:val="00440493"/>
    <w:rsid w:val="004409C9"/>
    <w:rsid w:val="004412B1"/>
    <w:rsid w:val="004413AA"/>
    <w:rsid w:val="00441BA9"/>
    <w:rsid w:val="00441F50"/>
    <w:rsid w:val="00442222"/>
    <w:rsid w:val="0044246A"/>
    <w:rsid w:val="00442967"/>
    <w:rsid w:val="004438FE"/>
    <w:rsid w:val="00443ABB"/>
    <w:rsid w:val="00443DD5"/>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424B"/>
    <w:rsid w:val="004559D0"/>
    <w:rsid w:val="00455E17"/>
    <w:rsid w:val="004560B5"/>
    <w:rsid w:val="004563A5"/>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6999"/>
    <w:rsid w:val="00476F46"/>
    <w:rsid w:val="00477645"/>
    <w:rsid w:val="004804D6"/>
    <w:rsid w:val="004806E9"/>
    <w:rsid w:val="004817E4"/>
    <w:rsid w:val="00481F35"/>
    <w:rsid w:val="0048279A"/>
    <w:rsid w:val="00482ABA"/>
    <w:rsid w:val="00483819"/>
    <w:rsid w:val="00483827"/>
    <w:rsid w:val="00483846"/>
    <w:rsid w:val="004844D3"/>
    <w:rsid w:val="00484529"/>
    <w:rsid w:val="0048534A"/>
    <w:rsid w:val="0048536D"/>
    <w:rsid w:val="00485DF9"/>
    <w:rsid w:val="004868BE"/>
    <w:rsid w:val="00486EE5"/>
    <w:rsid w:val="004870CB"/>
    <w:rsid w:val="0049057F"/>
    <w:rsid w:val="00490BC9"/>
    <w:rsid w:val="00490D4F"/>
    <w:rsid w:val="00490EFC"/>
    <w:rsid w:val="0049139D"/>
    <w:rsid w:val="004919B0"/>
    <w:rsid w:val="00491E7E"/>
    <w:rsid w:val="00492F0D"/>
    <w:rsid w:val="00493612"/>
    <w:rsid w:val="00494A24"/>
    <w:rsid w:val="00494AFE"/>
    <w:rsid w:val="004956D6"/>
    <w:rsid w:val="00496647"/>
    <w:rsid w:val="00496AAE"/>
    <w:rsid w:val="00497F69"/>
    <w:rsid w:val="004A00CB"/>
    <w:rsid w:val="004A068B"/>
    <w:rsid w:val="004A0A31"/>
    <w:rsid w:val="004A15D4"/>
    <w:rsid w:val="004A179D"/>
    <w:rsid w:val="004A2339"/>
    <w:rsid w:val="004A40B4"/>
    <w:rsid w:val="004A42AA"/>
    <w:rsid w:val="004A5D8D"/>
    <w:rsid w:val="004A5FA8"/>
    <w:rsid w:val="004A65B1"/>
    <w:rsid w:val="004A769A"/>
    <w:rsid w:val="004B0461"/>
    <w:rsid w:val="004B0816"/>
    <w:rsid w:val="004B0BB0"/>
    <w:rsid w:val="004B209C"/>
    <w:rsid w:val="004B2438"/>
    <w:rsid w:val="004B3AC8"/>
    <w:rsid w:val="004B3E8B"/>
    <w:rsid w:val="004B6318"/>
    <w:rsid w:val="004B63B9"/>
    <w:rsid w:val="004B643D"/>
    <w:rsid w:val="004B74D5"/>
    <w:rsid w:val="004B7621"/>
    <w:rsid w:val="004C01A5"/>
    <w:rsid w:val="004C0474"/>
    <w:rsid w:val="004C1166"/>
    <w:rsid w:val="004C167A"/>
    <w:rsid w:val="004C1750"/>
    <w:rsid w:val="004C2ED1"/>
    <w:rsid w:val="004C4701"/>
    <w:rsid w:val="004C4F41"/>
    <w:rsid w:val="004C53EA"/>
    <w:rsid w:val="004C58BC"/>
    <w:rsid w:val="004C7A5B"/>
    <w:rsid w:val="004D012A"/>
    <w:rsid w:val="004D22A9"/>
    <w:rsid w:val="004D2313"/>
    <w:rsid w:val="004D3237"/>
    <w:rsid w:val="004D481A"/>
    <w:rsid w:val="004D485E"/>
    <w:rsid w:val="004D4FF3"/>
    <w:rsid w:val="004D5334"/>
    <w:rsid w:val="004D550F"/>
    <w:rsid w:val="004D5686"/>
    <w:rsid w:val="004D5AC9"/>
    <w:rsid w:val="004D5B59"/>
    <w:rsid w:val="004D6222"/>
    <w:rsid w:val="004D6399"/>
    <w:rsid w:val="004D70E3"/>
    <w:rsid w:val="004D777A"/>
    <w:rsid w:val="004D7936"/>
    <w:rsid w:val="004D79FF"/>
    <w:rsid w:val="004E04C7"/>
    <w:rsid w:val="004E0BE3"/>
    <w:rsid w:val="004E0F37"/>
    <w:rsid w:val="004E0FE2"/>
    <w:rsid w:val="004E16A9"/>
    <w:rsid w:val="004E20CE"/>
    <w:rsid w:val="004E25B7"/>
    <w:rsid w:val="004E26E0"/>
    <w:rsid w:val="004E3686"/>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80A"/>
    <w:rsid w:val="004F5D1B"/>
    <w:rsid w:val="004F7116"/>
    <w:rsid w:val="004F78AE"/>
    <w:rsid w:val="004F7975"/>
    <w:rsid w:val="0050067B"/>
    <w:rsid w:val="0050085C"/>
    <w:rsid w:val="005015F3"/>
    <w:rsid w:val="00501CBC"/>
    <w:rsid w:val="00503F31"/>
    <w:rsid w:val="00504A81"/>
    <w:rsid w:val="0050544D"/>
    <w:rsid w:val="00505D9E"/>
    <w:rsid w:val="00511214"/>
    <w:rsid w:val="00511A56"/>
    <w:rsid w:val="0051227E"/>
    <w:rsid w:val="00513DD9"/>
    <w:rsid w:val="005143DC"/>
    <w:rsid w:val="0051447E"/>
    <w:rsid w:val="00514511"/>
    <w:rsid w:val="005155F8"/>
    <w:rsid w:val="00515805"/>
    <w:rsid w:val="005175C0"/>
    <w:rsid w:val="00517942"/>
    <w:rsid w:val="00517943"/>
    <w:rsid w:val="00520766"/>
    <w:rsid w:val="00520AB0"/>
    <w:rsid w:val="00522E21"/>
    <w:rsid w:val="00523536"/>
    <w:rsid w:val="0052370D"/>
    <w:rsid w:val="00524DBF"/>
    <w:rsid w:val="00524F8B"/>
    <w:rsid w:val="005252BC"/>
    <w:rsid w:val="00526582"/>
    <w:rsid w:val="00526746"/>
    <w:rsid w:val="0052708E"/>
    <w:rsid w:val="00530F4E"/>
    <w:rsid w:val="00531029"/>
    <w:rsid w:val="00531E90"/>
    <w:rsid w:val="0053262B"/>
    <w:rsid w:val="0053297C"/>
    <w:rsid w:val="00533780"/>
    <w:rsid w:val="00533E22"/>
    <w:rsid w:val="0053565A"/>
    <w:rsid w:val="005364EC"/>
    <w:rsid w:val="005366EB"/>
    <w:rsid w:val="00537628"/>
    <w:rsid w:val="00540667"/>
    <w:rsid w:val="00540793"/>
    <w:rsid w:val="00541CD7"/>
    <w:rsid w:val="00542A4D"/>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60479"/>
    <w:rsid w:val="00561F71"/>
    <w:rsid w:val="005638A5"/>
    <w:rsid w:val="00564216"/>
    <w:rsid w:val="00566D1E"/>
    <w:rsid w:val="005706DE"/>
    <w:rsid w:val="0057075B"/>
    <w:rsid w:val="00570E07"/>
    <w:rsid w:val="00570E77"/>
    <w:rsid w:val="00571043"/>
    <w:rsid w:val="00571E21"/>
    <w:rsid w:val="005721A2"/>
    <w:rsid w:val="00572317"/>
    <w:rsid w:val="005727FD"/>
    <w:rsid w:val="00572B1C"/>
    <w:rsid w:val="00573519"/>
    <w:rsid w:val="00573DED"/>
    <w:rsid w:val="00574002"/>
    <w:rsid w:val="005746EE"/>
    <w:rsid w:val="0057529E"/>
    <w:rsid w:val="00575B1E"/>
    <w:rsid w:val="005767E1"/>
    <w:rsid w:val="00580630"/>
    <w:rsid w:val="00580AC9"/>
    <w:rsid w:val="00580C42"/>
    <w:rsid w:val="00580FD3"/>
    <w:rsid w:val="00580FD9"/>
    <w:rsid w:val="00581C51"/>
    <w:rsid w:val="00581C84"/>
    <w:rsid w:val="00581E69"/>
    <w:rsid w:val="0058257E"/>
    <w:rsid w:val="00583716"/>
    <w:rsid w:val="00583A7B"/>
    <w:rsid w:val="00584389"/>
    <w:rsid w:val="0058482B"/>
    <w:rsid w:val="00585A38"/>
    <w:rsid w:val="00585DDF"/>
    <w:rsid w:val="00587185"/>
    <w:rsid w:val="00590FC5"/>
    <w:rsid w:val="005911CD"/>
    <w:rsid w:val="00592A90"/>
    <w:rsid w:val="0059389D"/>
    <w:rsid w:val="005939B9"/>
    <w:rsid w:val="00593D85"/>
    <w:rsid w:val="0059433B"/>
    <w:rsid w:val="00595486"/>
    <w:rsid w:val="005955A8"/>
    <w:rsid w:val="0059666D"/>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267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86B"/>
    <w:rsid w:val="005D495F"/>
    <w:rsid w:val="005D582C"/>
    <w:rsid w:val="005D650B"/>
    <w:rsid w:val="005E05B7"/>
    <w:rsid w:val="005E1425"/>
    <w:rsid w:val="005E1CF6"/>
    <w:rsid w:val="005E2852"/>
    <w:rsid w:val="005E2B1D"/>
    <w:rsid w:val="005E3D29"/>
    <w:rsid w:val="005E465C"/>
    <w:rsid w:val="005E4B0B"/>
    <w:rsid w:val="005E4B22"/>
    <w:rsid w:val="005E5C77"/>
    <w:rsid w:val="005E5F8A"/>
    <w:rsid w:val="005E6255"/>
    <w:rsid w:val="005E73DA"/>
    <w:rsid w:val="005E764E"/>
    <w:rsid w:val="005F0150"/>
    <w:rsid w:val="005F1FA5"/>
    <w:rsid w:val="005F23D1"/>
    <w:rsid w:val="005F2FB3"/>
    <w:rsid w:val="005F3055"/>
    <w:rsid w:val="005F335E"/>
    <w:rsid w:val="005F3D50"/>
    <w:rsid w:val="005F47AB"/>
    <w:rsid w:val="005F50A3"/>
    <w:rsid w:val="005F5A9D"/>
    <w:rsid w:val="005F6015"/>
    <w:rsid w:val="005F66DB"/>
    <w:rsid w:val="005F6EDD"/>
    <w:rsid w:val="00600E15"/>
    <w:rsid w:val="006033AC"/>
    <w:rsid w:val="006042CC"/>
    <w:rsid w:val="00605B9B"/>
    <w:rsid w:val="00606BA8"/>
    <w:rsid w:val="006101A0"/>
    <w:rsid w:val="006129CA"/>
    <w:rsid w:val="00612C4C"/>
    <w:rsid w:val="00613107"/>
    <w:rsid w:val="00613388"/>
    <w:rsid w:val="00613834"/>
    <w:rsid w:val="00613CF0"/>
    <w:rsid w:val="00613F59"/>
    <w:rsid w:val="006149FE"/>
    <w:rsid w:val="00614ABD"/>
    <w:rsid w:val="00614F8D"/>
    <w:rsid w:val="006167CC"/>
    <w:rsid w:val="006173C9"/>
    <w:rsid w:val="006179B8"/>
    <w:rsid w:val="00620B9E"/>
    <w:rsid w:val="00621FBD"/>
    <w:rsid w:val="00622113"/>
    <w:rsid w:val="00623138"/>
    <w:rsid w:val="00624023"/>
    <w:rsid w:val="00624243"/>
    <w:rsid w:val="006255E1"/>
    <w:rsid w:val="0062693C"/>
    <w:rsid w:val="00627379"/>
    <w:rsid w:val="0062784F"/>
    <w:rsid w:val="0062790C"/>
    <w:rsid w:val="00627BC6"/>
    <w:rsid w:val="00627C5E"/>
    <w:rsid w:val="006302A9"/>
    <w:rsid w:val="006305FC"/>
    <w:rsid w:val="00630E0F"/>
    <w:rsid w:val="00632A88"/>
    <w:rsid w:val="00632AEB"/>
    <w:rsid w:val="00632C6B"/>
    <w:rsid w:val="006332DF"/>
    <w:rsid w:val="00633451"/>
    <w:rsid w:val="006337C0"/>
    <w:rsid w:val="006339FD"/>
    <w:rsid w:val="00633ACD"/>
    <w:rsid w:val="00633B86"/>
    <w:rsid w:val="00633ED2"/>
    <w:rsid w:val="006340B0"/>
    <w:rsid w:val="0063665D"/>
    <w:rsid w:val="00637171"/>
    <w:rsid w:val="0064077F"/>
    <w:rsid w:val="0064090A"/>
    <w:rsid w:val="00640F09"/>
    <w:rsid w:val="00642602"/>
    <w:rsid w:val="00642C46"/>
    <w:rsid w:val="00643D9A"/>
    <w:rsid w:val="00644C37"/>
    <w:rsid w:val="00644E10"/>
    <w:rsid w:val="0064575B"/>
    <w:rsid w:val="00646171"/>
    <w:rsid w:val="006477EB"/>
    <w:rsid w:val="00647FDE"/>
    <w:rsid w:val="00650FBE"/>
    <w:rsid w:val="006534E5"/>
    <w:rsid w:val="00653C74"/>
    <w:rsid w:val="00654086"/>
    <w:rsid w:val="0065425F"/>
    <w:rsid w:val="00655AD0"/>
    <w:rsid w:val="00655DC0"/>
    <w:rsid w:val="00657B97"/>
    <w:rsid w:val="00660C5D"/>
    <w:rsid w:val="00660D7E"/>
    <w:rsid w:val="006611DF"/>
    <w:rsid w:val="0066349C"/>
    <w:rsid w:val="00663C03"/>
    <w:rsid w:val="00665902"/>
    <w:rsid w:val="00666432"/>
    <w:rsid w:val="00667BF1"/>
    <w:rsid w:val="00670E1D"/>
    <w:rsid w:val="00671A76"/>
    <w:rsid w:val="0067262A"/>
    <w:rsid w:val="00672A77"/>
    <w:rsid w:val="00673A9E"/>
    <w:rsid w:val="00673C3C"/>
    <w:rsid w:val="00673F3F"/>
    <w:rsid w:val="00673F64"/>
    <w:rsid w:val="00674592"/>
    <w:rsid w:val="00674663"/>
    <w:rsid w:val="006749CD"/>
    <w:rsid w:val="00674F7F"/>
    <w:rsid w:val="0067547B"/>
    <w:rsid w:val="0067551B"/>
    <w:rsid w:val="00675544"/>
    <w:rsid w:val="00675B8B"/>
    <w:rsid w:val="00677A09"/>
    <w:rsid w:val="0068205A"/>
    <w:rsid w:val="0068291A"/>
    <w:rsid w:val="00684962"/>
    <w:rsid w:val="00684D52"/>
    <w:rsid w:val="00685872"/>
    <w:rsid w:val="00686D25"/>
    <w:rsid w:val="00687276"/>
    <w:rsid w:val="00687D39"/>
    <w:rsid w:val="0069044A"/>
    <w:rsid w:val="006922A2"/>
    <w:rsid w:val="006924B6"/>
    <w:rsid w:val="006938C5"/>
    <w:rsid w:val="006A0682"/>
    <w:rsid w:val="006A0A0D"/>
    <w:rsid w:val="006A1628"/>
    <w:rsid w:val="006A31C8"/>
    <w:rsid w:val="006A32F1"/>
    <w:rsid w:val="006A334B"/>
    <w:rsid w:val="006A3E68"/>
    <w:rsid w:val="006A464E"/>
    <w:rsid w:val="006A55B7"/>
    <w:rsid w:val="006A58AF"/>
    <w:rsid w:val="006A5E2A"/>
    <w:rsid w:val="006A5F4F"/>
    <w:rsid w:val="006A63F4"/>
    <w:rsid w:val="006A751E"/>
    <w:rsid w:val="006B0E97"/>
    <w:rsid w:val="006B17F4"/>
    <w:rsid w:val="006B1A65"/>
    <w:rsid w:val="006B25BA"/>
    <w:rsid w:val="006B3CC6"/>
    <w:rsid w:val="006B4A30"/>
    <w:rsid w:val="006B509B"/>
    <w:rsid w:val="006B52CA"/>
    <w:rsid w:val="006B56E5"/>
    <w:rsid w:val="006B70C6"/>
    <w:rsid w:val="006C05DA"/>
    <w:rsid w:val="006C10D2"/>
    <w:rsid w:val="006C1FBE"/>
    <w:rsid w:val="006C1FF4"/>
    <w:rsid w:val="006C3623"/>
    <w:rsid w:val="006C4B6D"/>
    <w:rsid w:val="006C4D47"/>
    <w:rsid w:val="006C5A17"/>
    <w:rsid w:val="006C5BD0"/>
    <w:rsid w:val="006C746F"/>
    <w:rsid w:val="006D103C"/>
    <w:rsid w:val="006D121C"/>
    <w:rsid w:val="006D14CE"/>
    <w:rsid w:val="006D1A04"/>
    <w:rsid w:val="006D1DBB"/>
    <w:rsid w:val="006D47ED"/>
    <w:rsid w:val="006D4890"/>
    <w:rsid w:val="006D5125"/>
    <w:rsid w:val="006D5F2E"/>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DF0"/>
    <w:rsid w:val="00706209"/>
    <w:rsid w:val="00706920"/>
    <w:rsid w:val="00706DC7"/>
    <w:rsid w:val="0070770F"/>
    <w:rsid w:val="007078BF"/>
    <w:rsid w:val="00707B2E"/>
    <w:rsid w:val="0071022A"/>
    <w:rsid w:val="007119BC"/>
    <w:rsid w:val="00712739"/>
    <w:rsid w:val="00712DEC"/>
    <w:rsid w:val="00714A61"/>
    <w:rsid w:val="00715871"/>
    <w:rsid w:val="007162A4"/>
    <w:rsid w:val="00716514"/>
    <w:rsid w:val="00716560"/>
    <w:rsid w:val="007167F5"/>
    <w:rsid w:val="00717A41"/>
    <w:rsid w:val="00717B28"/>
    <w:rsid w:val="007204FA"/>
    <w:rsid w:val="00720D1E"/>
    <w:rsid w:val="00722AB3"/>
    <w:rsid w:val="00722C93"/>
    <w:rsid w:val="00723449"/>
    <w:rsid w:val="007235F2"/>
    <w:rsid w:val="00723671"/>
    <w:rsid w:val="00723E52"/>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D31"/>
    <w:rsid w:val="0074480B"/>
    <w:rsid w:val="00745D90"/>
    <w:rsid w:val="00745EF3"/>
    <w:rsid w:val="007460F8"/>
    <w:rsid w:val="0074752A"/>
    <w:rsid w:val="00747A14"/>
    <w:rsid w:val="0075024C"/>
    <w:rsid w:val="0075070F"/>
    <w:rsid w:val="00750BB7"/>
    <w:rsid w:val="00751164"/>
    <w:rsid w:val="0075292D"/>
    <w:rsid w:val="007531DC"/>
    <w:rsid w:val="00753590"/>
    <w:rsid w:val="00753F87"/>
    <w:rsid w:val="00754D43"/>
    <w:rsid w:val="007570B6"/>
    <w:rsid w:val="00757280"/>
    <w:rsid w:val="00757884"/>
    <w:rsid w:val="00757B0F"/>
    <w:rsid w:val="00757C14"/>
    <w:rsid w:val="00760A52"/>
    <w:rsid w:val="00762CAE"/>
    <w:rsid w:val="0076375F"/>
    <w:rsid w:val="00763FFF"/>
    <w:rsid w:val="007641FB"/>
    <w:rsid w:val="00764FCE"/>
    <w:rsid w:val="00765596"/>
    <w:rsid w:val="007660D0"/>
    <w:rsid w:val="00766F22"/>
    <w:rsid w:val="00767357"/>
    <w:rsid w:val="007677F9"/>
    <w:rsid w:val="00767D5C"/>
    <w:rsid w:val="00772C89"/>
    <w:rsid w:val="00772F84"/>
    <w:rsid w:val="00773EF9"/>
    <w:rsid w:val="007745EB"/>
    <w:rsid w:val="007745F5"/>
    <w:rsid w:val="00774973"/>
    <w:rsid w:val="007752A4"/>
    <w:rsid w:val="00776085"/>
    <w:rsid w:val="00776C0B"/>
    <w:rsid w:val="00776E10"/>
    <w:rsid w:val="00777144"/>
    <w:rsid w:val="0077741B"/>
    <w:rsid w:val="00780E7D"/>
    <w:rsid w:val="0078205F"/>
    <w:rsid w:val="00782E5D"/>
    <w:rsid w:val="00783B77"/>
    <w:rsid w:val="007848EF"/>
    <w:rsid w:val="00784E4E"/>
    <w:rsid w:val="00785725"/>
    <w:rsid w:val="0078580F"/>
    <w:rsid w:val="0078613B"/>
    <w:rsid w:val="00786339"/>
    <w:rsid w:val="007868EE"/>
    <w:rsid w:val="00790DBD"/>
    <w:rsid w:val="007911A9"/>
    <w:rsid w:val="00791514"/>
    <w:rsid w:val="0079188D"/>
    <w:rsid w:val="00792045"/>
    <w:rsid w:val="00792ED3"/>
    <w:rsid w:val="0079324C"/>
    <w:rsid w:val="00793B66"/>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B0268"/>
    <w:rsid w:val="007B1598"/>
    <w:rsid w:val="007B2023"/>
    <w:rsid w:val="007B2818"/>
    <w:rsid w:val="007B65DD"/>
    <w:rsid w:val="007B661D"/>
    <w:rsid w:val="007B6657"/>
    <w:rsid w:val="007B75C3"/>
    <w:rsid w:val="007B76D5"/>
    <w:rsid w:val="007B7CCB"/>
    <w:rsid w:val="007C0072"/>
    <w:rsid w:val="007C0130"/>
    <w:rsid w:val="007C16C3"/>
    <w:rsid w:val="007C2B11"/>
    <w:rsid w:val="007C3605"/>
    <w:rsid w:val="007C4AE5"/>
    <w:rsid w:val="007C4E9A"/>
    <w:rsid w:val="007C5005"/>
    <w:rsid w:val="007C7824"/>
    <w:rsid w:val="007C7C94"/>
    <w:rsid w:val="007D0284"/>
    <w:rsid w:val="007D0677"/>
    <w:rsid w:val="007D0EEB"/>
    <w:rsid w:val="007D1693"/>
    <w:rsid w:val="007D202B"/>
    <w:rsid w:val="007D22EF"/>
    <w:rsid w:val="007D31DD"/>
    <w:rsid w:val="007D349F"/>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4708"/>
    <w:rsid w:val="007E50FA"/>
    <w:rsid w:val="007E5B4B"/>
    <w:rsid w:val="007E615D"/>
    <w:rsid w:val="007E6A97"/>
    <w:rsid w:val="007E6AEB"/>
    <w:rsid w:val="007E6EDE"/>
    <w:rsid w:val="007E76E0"/>
    <w:rsid w:val="007F3771"/>
    <w:rsid w:val="007F3FAD"/>
    <w:rsid w:val="007F449E"/>
    <w:rsid w:val="007F4F92"/>
    <w:rsid w:val="007F5012"/>
    <w:rsid w:val="007F5630"/>
    <w:rsid w:val="007F5930"/>
    <w:rsid w:val="007F5A12"/>
    <w:rsid w:val="007F69E7"/>
    <w:rsid w:val="007F6F4A"/>
    <w:rsid w:val="007F72BE"/>
    <w:rsid w:val="007F76B6"/>
    <w:rsid w:val="007F77B2"/>
    <w:rsid w:val="007F7CD9"/>
    <w:rsid w:val="00800891"/>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FA"/>
    <w:rsid w:val="00814BC3"/>
    <w:rsid w:val="008161E4"/>
    <w:rsid w:val="0081793E"/>
    <w:rsid w:val="00820990"/>
    <w:rsid w:val="00820AB5"/>
    <w:rsid w:val="0082171F"/>
    <w:rsid w:val="00821D91"/>
    <w:rsid w:val="00822F53"/>
    <w:rsid w:val="00823DD7"/>
    <w:rsid w:val="00824FFD"/>
    <w:rsid w:val="00825B60"/>
    <w:rsid w:val="0082679D"/>
    <w:rsid w:val="00826C35"/>
    <w:rsid w:val="00827446"/>
    <w:rsid w:val="00827E45"/>
    <w:rsid w:val="00827FDC"/>
    <w:rsid w:val="008307F2"/>
    <w:rsid w:val="0083139F"/>
    <w:rsid w:val="008315A1"/>
    <w:rsid w:val="00831DE1"/>
    <w:rsid w:val="00833386"/>
    <w:rsid w:val="00833A41"/>
    <w:rsid w:val="00833E11"/>
    <w:rsid w:val="00834335"/>
    <w:rsid w:val="008346AC"/>
    <w:rsid w:val="00835A4C"/>
    <w:rsid w:val="008401D8"/>
    <w:rsid w:val="00841F16"/>
    <w:rsid w:val="00843479"/>
    <w:rsid w:val="00845303"/>
    <w:rsid w:val="008471A8"/>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61FF"/>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31D1"/>
    <w:rsid w:val="00894BDD"/>
    <w:rsid w:val="00895C6D"/>
    <w:rsid w:val="00896457"/>
    <w:rsid w:val="0089674B"/>
    <w:rsid w:val="00896DAC"/>
    <w:rsid w:val="00897C1D"/>
    <w:rsid w:val="00897C5B"/>
    <w:rsid w:val="008A128B"/>
    <w:rsid w:val="008A26D4"/>
    <w:rsid w:val="008A3ED6"/>
    <w:rsid w:val="008A3EE6"/>
    <w:rsid w:val="008A42E0"/>
    <w:rsid w:val="008A53B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885"/>
    <w:rsid w:val="008C3F15"/>
    <w:rsid w:val="008C49E9"/>
    <w:rsid w:val="008C5330"/>
    <w:rsid w:val="008C5F57"/>
    <w:rsid w:val="008C6DBE"/>
    <w:rsid w:val="008D08B0"/>
    <w:rsid w:val="008D08DB"/>
    <w:rsid w:val="008D0A8C"/>
    <w:rsid w:val="008D2023"/>
    <w:rsid w:val="008D29F3"/>
    <w:rsid w:val="008D3057"/>
    <w:rsid w:val="008D3754"/>
    <w:rsid w:val="008D3C74"/>
    <w:rsid w:val="008D3FFE"/>
    <w:rsid w:val="008D47CC"/>
    <w:rsid w:val="008D4A93"/>
    <w:rsid w:val="008D4FCC"/>
    <w:rsid w:val="008D5676"/>
    <w:rsid w:val="008D5A3C"/>
    <w:rsid w:val="008D768A"/>
    <w:rsid w:val="008D772F"/>
    <w:rsid w:val="008D7B44"/>
    <w:rsid w:val="008D7C06"/>
    <w:rsid w:val="008E1021"/>
    <w:rsid w:val="008E1A5E"/>
    <w:rsid w:val="008E1BAC"/>
    <w:rsid w:val="008E2B46"/>
    <w:rsid w:val="008E2EBA"/>
    <w:rsid w:val="008E5AEA"/>
    <w:rsid w:val="008E6138"/>
    <w:rsid w:val="008E6A5F"/>
    <w:rsid w:val="008E6EFB"/>
    <w:rsid w:val="008E7485"/>
    <w:rsid w:val="008E768F"/>
    <w:rsid w:val="008F00E7"/>
    <w:rsid w:val="008F2347"/>
    <w:rsid w:val="008F2EDC"/>
    <w:rsid w:val="008F32D0"/>
    <w:rsid w:val="008F3F23"/>
    <w:rsid w:val="008F5557"/>
    <w:rsid w:val="008F5635"/>
    <w:rsid w:val="008F6537"/>
    <w:rsid w:val="008F777E"/>
    <w:rsid w:val="009016FE"/>
    <w:rsid w:val="00901FCC"/>
    <w:rsid w:val="009025B3"/>
    <w:rsid w:val="00903F99"/>
    <w:rsid w:val="009061E6"/>
    <w:rsid w:val="009076DF"/>
    <w:rsid w:val="00907B12"/>
    <w:rsid w:val="00907DA7"/>
    <w:rsid w:val="00907F64"/>
    <w:rsid w:val="009106D3"/>
    <w:rsid w:val="00911B06"/>
    <w:rsid w:val="009158A2"/>
    <w:rsid w:val="009171E8"/>
    <w:rsid w:val="00917D56"/>
    <w:rsid w:val="00922D2D"/>
    <w:rsid w:val="00922D64"/>
    <w:rsid w:val="009231B3"/>
    <w:rsid w:val="009232A8"/>
    <w:rsid w:val="00924AF3"/>
    <w:rsid w:val="00924B11"/>
    <w:rsid w:val="009257C4"/>
    <w:rsid w:val="00925C33"/>
    <w:rsid w:val="009260C9"/>
    <w:rsid w:val="00926204"/>
    <w:rsid w:val="00927304"/>
    <w:rsid w:val="009277AD"/>
    <w:rsid w:val="00927992"/>
    <w:rsid w:val="00930067"/>
    <w:rsid w:val="00930798"/>
    <w:rsid w:val="0093126A"/>
    <w:rsid w:val="00933F31"/>
    <w:rsid w:val="00934630"/>
    <w:rsid w:val="009350C7"/>
    <w:rsid w:val="00935577"/>
    <w:rsid w:val="00936416"/>
    <w:rsid w:val="00937907"/>
    <w:rsid w:val="00940BCE"/>
    <w:rsid w:val="0094171D"/>
    <w:rsid w:val="00942559"/>
    <w:rsid w:val="00942704"/>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BEE"/>
    <w:rsid w:val="00965674"/>
    <w:rsid w:val="009665D8"/>
    <w:rsid w:val="00966940"/>
    <w:rsid w:val="00966AEF"/>
    <w:rsid w:val="009672CA"/>
    <w:rsid w:val="00970375"/>
    <w:rsid w:val="00970B66"/>
    <w:rsid w:val="009714A1"/>
    <w:rsid w:val="00971C51"/>
    <w:rsid w:val="00972390"/>
    <w:rsid w:val="009735C1"/>
    <w:rsid w:val="009739AD"/>
    <w:rsid w:val="009757A9"/>
    <w:rsid w:val="0097594B"/>
    <w:rsid w:val="0097790F"/>
    <w:rsid w:val="00982076"/>
    <w:rsid w:val="00983FD7"/>
    <w:rsid w:val="009840FA"/>
    <w:rsid w:val="00984970"/>
    <w:rsid w:val="0098555A"/>
    <w:rsid w:val="00985CCC"/>
    <w:rsid w:val="00986616"/>
    <w:rsid w:val="009869C1"/>
    <w:rsid w:val="00986A1E"/>
    <w:rsid w:val="00987368"/>
    <w:rsid w:val="009877C0"/>
    <w:rsid w:val="00990383"/>
    <w:rsid w:val="009912AF"/>
    <w:rsid w:val="009913F1"/>
    <w:rsid w:val="009919D7"/>
    <w:rsid w:val="00991B32"/>
    <w:rsid w:val="009928DD"/>
    <w:rsid w:val="00993351"/>
    <w:rsid w:val="009934DA"/>
    <w:rsid w:val="009941A9"/>
    <w:rsid w:val="00994A5A"/>
    <w:rsid w:val="00994F09"/>
    <w:rsid w:val="009950CE"/>
    <w:rsid w:val="009951AD"/>
    <w:rsid w:val="0099577A"/>
    <w:rsid w:val="0099585E"/>
    <w:rsid w:val="00995DA7"/>
    <w:rsid w:val="009960EB"/>
    <w:rsid w:val="00997077"/>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8DE"/>
    <w:rsid w:val="009B3D66"/>
    <w:rsid w:val="009B3DB9"/>
    <w:rsid w:val="009B47E2"/>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31B"/>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C41"/>
    <w:rsid w:val="009D7D10"/>
    <w:rsid w:val="009E0E3B"/>
    <w:rsid w:val="009E3A54"/>
    <w:rsid w:val="009E3C63"/>
    <w:rsid w:val="009E4C3F"/>
    <w:rsid w:val="009E4D50"/>
    <w:rsid w:val="009E54BD"/>
    <w:rsid w:val="009E5606"/>
    <w:rsid w:val="009E59BB"/>
    <w:rsid w:val="009E64DF"/>
    <w:rsid w:val="009E7503"/>
    <w:rsid w:val="009E7F13"/>
    <w:rsid w:val="009F0546"/>
    <w:rsid w:val="009F0E33"/>
    <w:rsid w:val="009F13C5"/>
    <w:rsid w:val="009F1705"/>
    <w:rsid w:val="009F256A"/>
    <w:rsid w:val="009F2B14"/>
    <w:rsid w:val="009F2B62"/>
    <w:rsid w:val="009F361A"/>
    <w:rsid w:val="009F4973"/>
    <w:rsid w:val="009F5C7E"/>
    <w:rsid w:val="009F65D1"/>
    <w:rsid w:val="009F71A6"/>
    <w:rsid w:val="009F7C74"/>
    <w:rsid w:val="00A00195"/>
    <w:rsid w:val="00A00199"/>
    <w:rsid w:val="00A01538"/>
    <w:rsid w:val="00A0597A"/>
    <w:rsid w:val="00A06211"/>
    <w:rsid w:val="00A067A9"/>
    <w:rsid w:val="00A06802"/>
    <w:rsid w:val="00A07268"/>
    <w:rsid w:val="00A07434"/>
    <w:rsid w:val="00A1012A"/>
    <w:rsid w:val="00A10143"/>
    <w:rsid w:val="00A1022C"/>
    <w:rsid w:val="00A12332"/>
    <w:rsid w:val="00A1324D"/>
    <w:rsid w:val="00A1386D"/>
    <w:rsid w:val="00A14581"/>
    <w:rsid w:val="00A1545E"/>
    <w:rsid w:val="00A15906"/>
    <w:rsid w:val="00A15E56"/>
    <w:rsid w:val="00A16FE4"/>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64C"/>
    <w:rsid w:val="00A44B06"/>
    <w:rsid w:val="00A4534E"/>
    <w:rsid w:val="00A459E2"/>
    <w:rsid w:val="00A45B47"/>
    <w:rsid w:val="00A46600"/>
    <w:rsid w:val="00A4795F"/>
    <w:rsid w:val="00A47D0B"/>
    <w:rsid w:val="00A50C81"/>
    <w:rsid w:val="00A510D3"/>
    <w:rsid w:val="00A52A31"/>
    <w:rsid w:val="00A54D5F"/>
    <w:rsid w:val="00A55D1F"/>
    <w:rsid w:val="00A55D23"/>
    <w:rsid w:val="00A56501"/>
    <w:rsid w:val="00A57B9A"/>
    <w:rsid w:val="00A60B91"/>
    <w:rsid w:val="00A61AE1"/>
    <w:rsid w:val="00A632ED"/>
    <w:rsid w:val="00A63719"/>
    <w:rsid w:val="00A63D09"/>
    <w:rsid w:val="00A63EF4"/>
    <w:rsid w:val="00A669BF"/>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A7"/>
    <w:rsid w:val="00AA3112"/>
    <w:rsid w:val="00AA36D1"/>
    <w:rsid w:val="00AA37E7"/>
    <w:rsid w:val="00AA3A92"/>
    <w:rsid w:val="00AA4219"/>
    <w:rsid w:val="00AA4260"/>
    <w:rsid w:val="00AA43C1"/>
    <w:rsid w:val="00AA5421"/>
    <w:rsid w:val="00AA5AC5"/>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26E9"/>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522E"/>
    <w:rsid w:val="00B05536"/>
    <w:rsid w:val="00B056E7"/>
    <w:rsid w:val="00B05D98"/>
    <w:rsid w:val="00B0719E"/>
    <w:rsid w:val="00B076F9"/>
    <w:rsid w:val="00B07A30"/>
    <w:rsid w:val="00B105F3"/>
    <w:rsid w:val="00B10AB5"/>
    <w:rsid w:val="00B114E8"/>
    <w:rsid w:val="00B116CC"/>
    <w:rsid w:val="00B11C5F"/>
    <w:rsid w:val="00B12F21"/>
    <w:rsid w:val="00B138EC"/>
    <w:rsid w:val="00B13F34"/>
    <w:rsid w:val="00B13F67"/>
    <w:rsid w:val="00B13F7D"/>
    <w:rsid w:val="00B14CD7"/>
    <w:rsid w:val="00B1548F"/>
    <w:rsid w:val="00B1598C"/>
    <w:rsid w:val="00B15D5B"/>
    <w:rsid w:val="00B166F0"/>
    <w:rsid w:val="00B16943"/>
    <w:rsid w:val="00B16D64"/>
    <w:rsid w:val="00B17782"/>
    <w:rsid w:val="00B17DA3"/>
    <w:rsid w:val="00B206B1"/>
    <w:rsid w:val="00B219BA"/>
    <w:rsid w:val="00B21A05"/>
    <w:rsid w:val="00B21A3D"/>
    <w:rsid w:val="00B221C5"/>
    <w:rsid w:val="00B22E32"/>
    <w:rsid w:val="00B23CFC"/>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E42"/>
    <w:rsid w:val="00B34FFF"/>
    <w:rsid w:val="00B35767"/>
    <w:rsid w:val="00B36B46"/>
    <w:rsid w:val="00B37290"/>
    <w:rsid w:val="00B37503"/>
    <w:rsid w:val="00B40668"/>
    <w:rsid w:val="00B4364F"/>
    <w:rsid w:val="00B43CD7"/>
    <w:rsid w:val="00B44F79"/>
    <w:rsid w:val="00B45208"/>
    <w:rsid w:val="00B45C97"/>
    <w:rsid w:val="00B4619B"/>
    <w:rsid w:val="00B465D4"/>
    <w:rsid w:val="00B46623"/>
    <w:rsid w:val="00B47BAF"/>
    <w:rsid w:val="00B47D6E"/>
    <w:rsid w:val="00B51F73"/>
    <w:rsid w:val="00B52532"/>
    <w:rsid w:val="00B56EC3"/>
    <w:rsid w:val="00B60290"/>
    <w:rsid w:val="00B60DF5"/>
    <w:rsid w:val="00B60E86"/>
    <w:rsid w:val="00B6108E"/>
    <w:rsid w:val="00B61337"/>
    <w:rsid w:val="00B617D9"/>
    <w:rsid w:val="00B61918"/>
    <w:rsid w:val="00B620B9"/>
    <w:rsid w:val="00B62509"/>
    <w:rsid w:val="00B6436C"/>
    <w:rsid w:val="00B6442D"/>
    <w:rsid w:val="00B6462E"/>
    <w:rsid w:val="00B64900"/>
    <w:rsid w:val="00B64E4E"/>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B1C"/>
    <w:rsid w:val="00B76289"/>
    <w:rsid w:val="00B770AA"/>
    <w:rsid w:val="00B7737C"/>
    <w:rsid w:val="00B77781"/>
    <w:rsid w:val="00B7794D"/>
    <w:rsid w:val="00B81A95"/>
    <w:rsid w:val="00B81C32"/>
    <w:rsid w:val="00B82D07"/>
    <w:rsid w:val="00B834BE"/>
    <w:rsid w:val="00B84145"/>
    <w:rsid w:val="00B85960"/>
    <w:rsid w:val="00B85CDC"/>
    <w:rsid w:val="00B86695"/>
    <w:rsid w:val="00B86C48"/>
    <w:rsid w:val="00B86CDC"/>
    <w:rsid w:val="00B90233"/>
    <w:rsid w:val="00B91163"/>
    <w:rsid w:val="00B926D3"/>
    <w:rsid w:val="00B92F41"/>
    <w:rsid w:val="00B93722"/>
    <w:rsid w:val="00B93C34"/>
    <w:rsid w:val="00B942C1"/>
    <w:rsid w:val="00B95E03"/>
    <w:rsid w:val="00B961F4"/>
    <w:rsid w:val="00B969B2"/>
    <w:rsid w:val="00B97085"/>
    <w:rsid w:val="00B97103"/>
    <w:rsid w:val="00B972DC"/>
    <w:rsid w:val="00B97703"/>
    <w:rsid w:val="00BA0154"/>
    <w:rsid w:val="00BA07B6"/>
    <w:rsid w:val="00BA0B62"/>
    <w:rsid w:val="00BA2299"/>
    <w:rsid w:val="00BA5244"/>
    <w:rsid w:val="00BA5343"/>
    <w:rsid w:val="00BA6C25"/>
    <w:rsid w:val="00BA768B"/>
    <w:rsid w:val="00BB119C"/>
    <w:rsid w:val="00BB1741"/>
    <w:rsid w:val="00BB2671"/>
    <w:rsid w:val="00BB278F"/>
    <w:rsid w:val="00BB4120"/>
    <w:rsid w:val="00BB4AD9"/>
    <w:rsid w:val="00BB6A23"/>
    <w:rsid w:val="00BB6BDE"/>
    <w:rsid w:val="00BB793D"/>
    <w:rsid w:val="00BB797B"/>
    <w:rsid w:val="00BC172B"/>
    <w:rsid w:val="00BC17CE"/>
    <w:rsid w:val="00BC18FA"/>
    <w:rsid w:val="00BC27B4"/>
    <w:rsid w:val="00BC2DA5"/>
    <w:rsid w:val="00BC3561"/>
    <w:rsid w:val="00BC389A"/>
    <w:rsid w:val="00BC3D0F"/>
    <w:rsid w:val="00BC446A"/>
    <w:rsid w:val="00BC447A"/>
    <w:rsid w:val="00BC4491"/>
    <w:rsid w:val="00BC5038"/>
    <w:rsid w:val="00BC61A0"/>
    <w:rsid w:val="00BC7317"/>
    <w:rsid w:val="00BC74EE"/>
    <w:rsid w:val="00BC78EE"/>
    <w:rsid w:val="00BC795A"/>
    <w:rsid w:val="00BD0C4F"/>
    <w:rsid w:val="00BD0DA6"/>
    <w:rsid w:val="00BD12AD"/>
    <w:rsid w:val="00BD1B44"/>
    <w:rsid w:val="00BD20D0"/>
    <w:rsid w:val="00BD3B25"/>
    <w:rsid w:val="00BD4F51"/>
    <w:rsid w:val="00BD5524"/>
    <w:rsid w:val="00BD5F5C"/>
    <w:rsid w:val="00BD7288"/>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746"/>
    <w:rsid w:val="00BE6969"/>
    <w:rsid w:val="00BE6CBE"/>
    <w:rsid w:val="00BF07C7"/>
    <w:rsid w:val="00BF3444"/>
    <w:rsid w:val="00BF3578"/>
    <w:rsid w:val="00BF38B1"/>
    <w:rsid w:val="00BF3A78"/>
    <w:rsid w:val="00BF45AE"/>
    <w:rsid w:val="00BF4951"/>
    <w:rsid w:val="00BF4A70"/>
    <w:rsid w:val="00BF51E3"/>
    <w:rsid w:val="00BF526D"/>
    <w:rsid w:val="00BF5779"/>
    <w:rsid w:val="00BF57C1"/>
    <w:rsid w:val="00BF6CC9"/>
    <w:rsid w:val="00C017FA"/>
    <w:rsid w:val="00C01A4A"/>
    <w:rsid w:val="00C0207B"/>
    <w:rsid w:val="00C0250A"/>
    <w:rsid w:val="00C0261E"/>
    <w:rsid w:val="00C02AE4"/>
    <w:rsid w:val="00C03D31"/>
    <w:rsid w:val="00C052FA"/>
    <w:rsid w:val="00C0564F"/>
    <w:rsid w:val="00C06B65"/>
    <w:rsid w:val="00C1044D"/>
    <w:rsid w:val="00C10A0C"/>
    <w:rsid w:val="00C10AA3"/>
    <w:rsid w:val="00C1130F"/>
    <w:rsid w:val="00C11E7F"/>
    <w:rsid w:val="00C1329C"/>
    <w:rsid w:val="00C14B33"/>
    <w:rsid w:val="00C14DD8"/>
    <w:rsid w:val="00C15E2F"/>
    <w:rsid w:val="00C166D4"/>
    <w:rsid w:val="00C177C2"/>
    <w:rsid w:val="00C2274D"/>
    <w:rsid w:val="00C23CB9"/>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7EF"/>
    <w:rsid w:val="00C47F23"/>
    <w:rsid w:val="00C503DA"/>
    <w:rsid w:val="00C504CA"/>
    <w:rsid w:val="00C50AD1"/>
    <w:rsid w:val="00C528C5"/>
    <w:rsid w:val="00C53EF0"/>
    <w:rsid w:val="00C542CC"/>
    <w:rsid w:val="00C54F25"/>
    <w:rsid w:val="00C5599A"/>
    <w:rsid w:val="00C56688"/>
    <w:rsid w:val="00C602F7"/>
    <w:rsid w:val="00C6044B"/>
    <w:rsid w:val="00C60C04"/>
    <w:rsid w:val="00C60CDA"/>
    <w:rsid w:val="00C6196F"/>
    <w:rsid w:val="00C631D9"/>
    <w:rsid w:val="00C6351D"/>
    <w:rsid w:val="00C64655"/>
    <w:rsid w:val="00C67501"/>
    <w:rsid w:val="00C67EEA"/>
    <w:rsid w:val="00C70AA7"/>
    <w:rsid w:val="00C716E2"/>
    <w:rsid w:val="00C72EF5"/>
    <w:rsid w:val="00C73671"/>
    <w:rsid w:val="00C73858"/>
    <w:rsid w:val="00C74509"/>
    <w:rsid w:val="00C74AC3"/>
    <w:rsid w:val="00C74C2E"/>
    <w:rsid w:val="00C75085"/>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2760"/>
    <w:rsid w:val="00C92B3F"/>
    <w:rsid w:val="00C9565B"/>
    <w:rsid w:val="00C96B6E"/>
    <w:rsid w:val="00C97018"/>
    <w:rsid w:val="00C975C2"/>
    <w:rsid w:val="00C97B87"/>
    <w:rsid w:val="00CA400B"/>
    <w:rsid w:val="00CA4AF3"/>
    <w:rsid w:val="00CA5013"/>
    <w:rsid w:val="00CA5414"/>
    <w:rsid w:val="00CA57F2"/>
    <w:rsid w:val="00CA63AC"/>
    <w:rsid w:val="00CA663C"/>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6AC8"/>
    <w:rsid w:val="00CB7A00"/>
    <w:rsid w:val="00CC0119"/>
    <w:rsid w:val="00CC049E"/>
    <w:rsid w:val="00CC0723"/>
    <w:rsid w:val="00CC0824"/>
    <w:rsid w:val="00CC1F06"/>
    <w:rsid w:val="00CC207D"/>
    <w:rsid w:val="00CC30EC"/>
    <w:rsid w:val="00CC4BD1"/>
    <w:rsid w:val="00CC4FD7"/>
    <w:rsid w:val="00CC6B55"/>
    <w:rsid w:val="00CC6CC5"/>
    <w:rsid w:val="00CC72CA"/>
    <w:rsid w:val="00CC7E2B"/>
    <w:rsid w:val="00CD0260"/>
    <w:rsid w:val="00CD2001"/>
    <w:rsid w:val="00CD2144"/>
    <w:rsid w:val="00CD26C5"/>
    <w:rsid w:val="00CD2C3A"/>
    <w:rsid w:val="00CD2D3E"/>
    <w:rsid w:val="00CD3493"/>
    <w:rsid w:val="00CD36FA"/>
    <w:rsid w:val="00CD41D4"/>
    <w:rsid w:val="00CD490F"/>
    <w:rsid w:val="00CD6246"/>
    <w:rsid w:val="00CD79A7"/>
    <w:rsid w:val="00CD7ECD"/>
    <w:rsid w:val="00CE008C"/>
    <w:rsid w:val="00CE01B0"/>
    <w:rsid w:val="00CE03D1"/>
    <w:rsid w:val="00CE1150"/>
    <w:rsid w:val="00CE15FB"/>
    <w:rsid w:val="00CE1C05"/>
    <w:rsid w:val="00CE3518"/>
    <w:rsid w:val="00CE3E34"/>
    <w:rsid w:val="00CE3F6D"/>
    <w:rsid w:val="00CE4A32"/>
    <w:rsid w:val="00CE504F"/>
    <w:rsid w:val="00CE5427"/>
    <w:rsid w:val="00CE569C"/>
    <w:rsid w:val="00CE6A0F"/>
    <w:rsid w:val="00CE71EE"/>
    <w:rsid w:val="00CE730E"/>
    <w:rsid w:val="00CE73A4"/>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D0124B"/>
    <w:rsid w:val="00D01A14"/>
    <w:rsid w:val="00D01B2E"/>
    <w:rsid w:val="00D01F79"/>
    <w:rsid w:val="00D03EF0"/>
    <w:rsid w:val="00D049B1"/>
    <w:rsid w:val="00D04F26"/>
    <w:rsid w:val="00D078BA"/>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35DB"/>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452F9"/>
    <w:rsid w:val="00D4724B"/>
    <w:rsid w:val="00D47F5C"/>
    <w:rsid w:val="00D53D2C"/>
    <w:rsid w:val="00D5623E"/>
    <w:rsid w:val="00D56A8D"/>
    <w:rsid w:val="00D56CD0"/>
    <w:rsid w:val="00D5709E"/>
    <w:rsid w:val="00D57AC9"/>
    <w:rsid w:val="00D57ADB"/>
    <w:rsid w:val="00D60048"/>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D7D"/>
    <w:rsid w:val="00D72F2B"/>
    <w:rsid w:val="00D72F41"/>
    <w:rsid w:val="00D73845"/>
    <w:rsid w:val="00D73C98"/>
    <w:rsid w:val="00D74E37"/>
    <w:rsid w:val="00D7531B"/>
    <w:rsid w:val="00D75727"/>
    <w:rsid w:val="00D769C4"/>
    <w:rsid w:val="00D76EC3"/>
    <w:rsid w:val="00D802B9"/>
    <w:rsid w:val="00D81A16"/>
    <w:rsid w:val="00D83B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31B"/>
    <w:rsid w:val="00D96769"/>
    <w:rsid w:val="00D96F68"/>
    <w:rsid w:val="00D976CB"/>
    <w:rsid w:val="00D97B58"/>
    <w:rsid w:val="00D97E23"/>
    <w:rsid w:val="00DA0E89"/>
    <w:rsid w:val="00DA2011"/>
    <w:rsid w:val="00DA208B"/>
    <w:rsid w:val="00DA2AF7"/>
    <w:rsid w:val="00DA331A"/>
    <w:rsid w:val="00DA3FCC"/>
    <w:rsid w:val="00DA427F"/>
    <w:rsid w:val="00DA6D5A"/>
    <w:rsid w:val="00DA7B09"/>
    <w:rsid w:val="00DA7FFB"/>
    <w:rsid w:val="00DB0815"/>
    <w:rsid w:val="00DB220C"/>
    <w:rsid w:val="00DB2567"/>
    <w:rsid w:val="00DB34D5"/>
    <w:rsid w:val="00DB358A"/>
    <w:rsid w:val="00DB39FD"/>
    <w:rsid w:val="00DB43AB"/>
    <w:rsid w:val="00DB46A0"/>
    <w:rsid w:val="00DB4878"/>
    <w:rsid w:val="00DB731F"/>
    <w:rsid w:val="00DB793D"/>
    <w:rsid w:val="00DC048C"/>
    <w:rsid w:val="00DC1283"/>
    <w:rsid w:val="00DC21CC"/>
    <w:rsid w:val="00DC2347"/>
    <w:rsid w:val="00DC2B06"/>
    <w:rsid w:val="00DC2BA2"/>
    <w:rsid w:val="00DC3B82"/>
    <w:rsid w:val="00DC3EC7"/>
    <w:rsid w:val="00DC5AA3"/>
    <w:rsid w:val="00DC5F4E"/>
    <w:rsid w:val="00DC71C4"/>
    <w:rsid w:val="00DC7F69"/>
    <w:rsid w:val="00DD0B6D"/>
    <w:rsid w:val="00DD0EBB"/>
    <w:rsid w:val="00DD1B2E"/>
    <w:rsid w:val="00DD1BA4"/>
    <w:rsid w:val="00DD22DF"/>
    <w:rsid w:val="00DD2380"/>
    <w:rsid w:val="00DD3ACD"/>
    <w:rsid w:val="00DD59CD"/>
    <w:rsid w:val="00DD5AE4"/>
    <w:rsid w:val="00DD6516"/>
    <w:rsid w:val="00DD7971"/>
    <w:rsid w:val="00DE0046"/>
    <w:rsid w:val="00DE0A85"/>
    <w:rsid w:val="00DE0D10"/>
    <w:rsid w:val="00DE1774"/>
    <w:rsid w:val="00DE1E95"/>
    <w:rsid w:val="00DE2062"/>
    <w:rsid w:val="00DE20D6"/>
    <w:rsid w:val="00DE43E1"/>
    <w:rsid w:val="00DE44CC"/>
    <w:rsid w:val="00DE499B"/>
    <w:rsid w:val="00DE50CC"/>
    <w:rsid w:val="00DE5685"/>
    <w:rsid w:val="00DE636B"/>
    <w:rsid w:val="00DE6BB0"/>
    <w:rsid w:val="00DF0022"/>
    <w:rsid w:val="00DF100C"/>
    <w:rsid w:val="00DF18B2"/>
    <w:rsid w:val="00DF297C"/>
    <w:rsid w:val="00DF4D5E"/>
    <w:rsid w:val="00DF7B97"/>
    <w:rsid w:val="00E00D87"/>
    <w:rsid w:val="00E018A3"/>
    <w:rsid w:val="00E03354"/>
    <w:rsid w:val="00E033BD"/>
    <w:rsid w:val="00E03EF5"/>
    <w:rsid w:val="00E03FF1"/>
    <w:rsid w:val="00E044AB"/>
    <w:rsid w:val="00E04BBF"/>
    <w:rsid w:val="00E0603C"/>
    <w:rsid w:val="00E06327"/>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2DF"/>
    <w:rsid w:val="00E24506"/>
    <w:rsid w:val="00E25492"/>
    <w:rsid w:val="00E27202"/>
    <w:rsid w:val="00E27BFF"/>
    <w:rsid w:val="00E30487"/>
    <w:rsid w:val="00E30881"/>
    <w:rsid w:val="00E31D6F"/>
    <w:rsid w:val="00E33297"/>
    <w:rsid w:val="00E33AD7"/>
    <w:rsid w:val="00E3596F"/>
    <w:rsid w:val="00E361BD"/>
    <w:rsid w:val="00E37F64"/>
    <w:rsid w:val="00E400DB"/>
    <w:rsid w:val="00E402A8"/>
    <w:rsid w:val="00E40862"/>
    <w:rsid w:val="00E41A0E"/>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41EA"/>
    <w:rsid w:val="00E545F5"/>
    <w:rsid w:val="00E54917"/>
    <w:rsid w:val="00E56678"/>
    <w:rsid w:val="00E56E80"/>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7F"/>
    <w:rsid w:val="00E704DD"/>
    <w:rsid w:val="00E705EF"/>
    <w:rsid w:val="00E70607"/>
    <w:rsid w:val="00E70734"/>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16CF"/>
    <w:rsid w:val="00EC1ABB"/>
    <w:rsid w:val="00EC4E22"/>
    <w:rsid w:val="00EC5851"/>
    <w:rsid w:val="00EC5C0E"/>
    <w:rsid w:val="00EC60A1"/>
    <w:rsid w:val="00EC6529"/>
    <w:rsid w:val="00EC67CC"/>
    <w:rsid w:val="00EC687C"/>
    <w:rsid w:val="00EC68F7"/>
    <w:rsid w:val="00EC6F8E"/>
    <w:rsid w:val="00EC7A15"/>
    <w:rsid w:val="00EC7DCB"/>
    <w:rsid w:val="00EC7F43"/>
    <w:rsid w:val="00ED1F83"/>
    <w:rsid w:val="00ED2416"/>
    <w:rsid w:val="00ED2DE4"/>
    <w:rsid w:val="00ED32A8"/>
    <w:rsid w:val="00ED4C9A"/>
    <w:rsid w:val="00ED5020"/>
    <w:rsid w:val="00ED5AE3"/>
    <w:rsid w:val="00ED6869"/>
    <w:rsid w:val="00ED6A8E"/>
    <w:rsid w:val="00ED7126"/>
    <w:rsid w:val="00EE0582"/>
    <w:rsid w:val="00EE0B3E"/>
    <w:rsid w:val="00EE0B70"/>
    <w:rsid w:val="00EE129F"/>
    <w:rsid w:val="00EE1E05"/>
    <w:rsid w:val="00EE2AE3"/>
    <w:rsid w:val="00EE4973"/>
    <w:rsid w:val="00EE5AB4"/>
    <w:rsid w:val="00EE5F2B"/>
    <w:rsid w:val="00EE611C"/>
    <w:rsid w:val="00EE7374"/>
    <w:rsid w:val="00EE7ADB"/>
    <w:rsid w:val="00EF0E3B"/>
    <w:rsid w:val="00EF20E6"/>
    <w:rsid w:val="00EF24CD"/>
    <w:rsid w:val="00EF298F"/>
    <w:rsid w:val="00EF2CE0"/>
    <w:rsid w:val="00EF2EF0"/>
    <w:rsid w:val="00EF3AD8"/>
    <w:rsid w:val="00EF3C80"/>
    <w:rsid w:val="00EF4831"/>
    <w:rsid w:val="00EF4CF6"/>
    <w:rsid w:val="00EF4D13"/>
    <w:rsid w:val="00EF51F1"/>
    <w:rsid w:val="00EF5C9C"/>
    <w:rsid w:val="00F006CD"/>
    <w:rsid w:val="00F00A46"/>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D38"/>
    <w:rsid w:val="00F10DEB"/>
    <w:rsid w:val="00F113CF"/>
    <w:rsid w:val="00F11F3F"/>
    <w:rsid w:val="00F13619"/>
    <w:rsid w:val="00F13A8B"/>
    <w:rsid w:val="00F14E27"/>
    <w:rsid w:val="00F15078"/>
    <w:rsid w:val="00F15562"/>
    <w:rsid w:val="00F16B65"/>
    <w:rsid w:val="00F17A5D"/>
    <w:rsid w:val="00F20177"/>
    <w:rsid w:val="00F2033E"/>
    <w:rsid w:val="00F20E2F"/>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6B"/>
    <w:rsid w:val="00F377F2"/>
    <w:rsid w:val="00F37B9F"/>
    <w:rsid w:val="00F40B8A"/>
    <w:rsid w:val="00F40D52"/>
    <w:rsid w:val="00F40ED2"/>
    <w:rsid w:val="00F41CF9"/>
    <w:rsid w:val="00F41D10"/>
    <w:rsid w:val="00F424B5"/>
    <w:rsid w:val="00F427BD"/>
    <w:rsid w:val="00F42DBE"/>
    <w:rsid w:val="00F4381F"/>
    <w:rsid w:val="00F44815"/>
    <w:rsid w:val="00F44F5B"/>
    <w:rsid w:val="00F451FA"/>
    <w:rsid w:val="00F4525F"/>
    <w:rsid w:val="00F454D9"/>
    <w:rsid w:val="00F46671"/>
    <w:rsid w:val="00F4696A"/>
    <w:rsid w:val="00F47422"/>
    <w:rsid w:val="00F47D6D"/>
    <w:rsid w:val="00F47E2A"/>
    <w:rsid w:val="00F50B1F"/>
    <w:rsid w:val="00F51DBD"/>
    <w:rsid w:val="00F51EC7"/>
    <w:rsid w:val="00F520E1"/>
    <w:rsid w:val="00F5372D"/>
    <w:rsid w:val="00F55AB8"/>
    <w:rsid w:val="00F55B65"/>
    <w:rsid w:val="00F56A60"/>
    <w:rsid w:val="00F56D1F"/>
    <w:rsid w:val="00F56DD2"/>
    <w:rsid w:val="00F56E2E"/>
    <w:rsid w:val="00F57528"/>
    <w:rsid w:val="00F57E60"/>
    <w:rsid w:val="00F60A4B"/>
    <w:rsid w:val="00F613A2"/>
    <w:rsid w:val="00F616BC"/>
    <w:rsid w:val="00F62128"/>
    <w:rsid w:val="00F62790"/>
    <w:rsid w:val="00F62D83"/>
    <w:rsid w:val="00F63379"/>
    <w:rsid w:val="00F635DD"/>
    <w:rsid w:val="00F63870"/>
    <w:rsid w:val="00F652AC"/>
    <w:rsid w:val="00F65F3D"/>
    <w:rsid w:val="00F71322"/>
    <w:rsid w:val="00F71AF5"/>
    <w:rsid w:val="00F71CBC"/>
    <w:rsid w:val="00F72835"/>
    <w:rsid w:val="00F72A6B"/>
    <w:rsid w:val="00F73447"/>
    <w:rsid w:val="00F74B0A"/>
    <w:rsid w:val="00F75833"/>
    <w:rsid w:val="00F768F4"/>
    <w:rsid w:val="00F772A3"/>
    <w:rsid w:val="00F779D2"/>
    <w:rsid w:val="00F80648"/>
    <w:rsid w:val="00F80802"/>
    <w:rsid w:val="00F80CAF"/>
    <w:rsid w:val="00F813FD"/>
    <w:rsid w:val="00F8375D"/>
    <w:rsid w:val="00F848CE"/>
    <w:rsid w:val="00F855C7"/>
    <w:rsid w:val="00F85A6B"/>
    <w:rsid w:val="00F86A12"/>
    <w:rsid w:val="00F86DD0"/>
    <w:rsid w:val="00F873FF"/>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5B15"/>
    <w:rsid w:val="00FA5CC4"/>
    <w:rsid w:val="00FA6289"/>
    <w:rsid w:val="00FA7974"/>
    <w:rsid w:val="00FA7D72"/>
    <w:rsid w:val="00FB248A"/>
    <w:rsid w:val="00FB28F2"/>
    <w:rsid w:val="00FB488E"/>
    <w:rsid w:val="00FB5154"/>
    <w:rsid w:val="00FB5464"/>
    <w:rsid w:val="00FB7A9A"/>
    <w:rsid w:val="00FC0B53"/>
    <w:rsid w:val="00FC0F67"/>
    <w:rsid w:val="00FC221C"/>
    <w:rsid w:val="00FC292D"/>
    <w:rsid w:val="00FC453C"/>
    <w:rsid w:val="00FC5470"/>
    <w:rsid w:val="00FC57A4"/>
    <w:rsid w:val="00FD067B"/>
    <w:rsid w:val="00FD0A26"/>
    <w:rsid w:val="00FD0DFA"/>
    <w:rsid w:val="00FD0E93"/>
    <w:rsid w:val="00FD15AF"/>
    <w:rsid w:val="00FD1B8A"/>
    <w:rsid w:val="00FD1C3A"/>
    <w:rsid w:val="00FD1DF0"/>
    <w:rsid w:val="00FD20F6"/>
    <w:rsid w:val="00FD35A7"/>
    <w:rsid w:val="00FD42C4"/>
    <w:rsid w:val="00FD73DF"/>
    <w:rsid w:val="00FD76DC"/>
    <w:rsid w:val="00FD7FF4"/>
    <w:rsid w:val="00FE014C"/>
    <w:rsid w:val="00FE03A4"/>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6FC"/>
    <w:rsid w:val="00FF61DF"/>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23"/>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18750791">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465</TotalTime>
  <Pages>3</Pages>
  <Words>883</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273</cp:revision>
  <cp:lastPrinted>2018-05-22T10:28:00Z</cp:lastPrinted>
  <dcterms:created xsi:type="dcterms:W3CDTF">2022-11-03T12:07:00Z</dcterms:created>
  <dcterms:modified xsi:type="dcterms:W3CDTF">2023-05-12T03:43:00Z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